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33B" w:rsidRPr="00416390" w:rsidRDefault="000A7D54" w:rsidP="00416390">
      <w:pPr>
        <w:tabs>
          <w:tab w:val="left" w:pos="8880"/>
        </w:tabs>
        <w:spacing w:line="240" w:lineRule="auto"/>
        <w:rPr>
          <w:rFonts w:ascii="FormataBQ-Light" w:hAnsi="FormataBQ-Light"/>
          <w:color w:val="1F497D" w:themeColor="text2"/>
          <w:sz w:val="48"/>
          <w:szCs w:val="48"/>
        </w:rPr>
      </w:pPr>
      <w:sdt>
        <w:sdtPr>
          <w:rPr>
            <w:rFonts w:ascii="FormataBQ-Light" w:hAnsi="FormataBQ-Light"/>
            <w:color w:val="1F497D" w:themeColor="text2"/>
            <w:sz w:val="48"/>
            <w:szCs w:val="48"/>
          </w:rPr>
          <w:id w:val="-814880515"/>
          <w:lock w:val="sdtContentLocked"/>
          <w:placeholder>
            <w:docPart w:val="DE399495B26549368EA755647B58EA9B"/>
          </w:placeholder>
          <w:text/>
        </w:sdtPr>
        <w:sdtEndPr/>
        <w:sdtContent>
          <w:r w:rsidR="00531F9C" w:rsidRPr="00531F9C">
            <w:rPr>
              <w:rFonts w:ascii="FormataBQ-Light" w:hAnsi="FormataBQ-Light"/>
              <w:color w:val="1F497D" w:themeColor="text2"/>
              <w:sz w:val="48"/>
              <w:szCs w:val="48"/>
            </w:rPr>
            <w:t>Summary of Curriculum Vitae</w:t>
          </w:r>
        </w:sdtContent>
      </w:sdt>
      <w:r w:rsidR="00AD133B">
        <w:rPr>
          <w:rFonts w:ascii="FormataBQ-Light" w:hAnsi="FormataBQ-Light"/>
          <w:color w:val="1F497D" w:themeColor="text2"/>
          <w:sz w:val="48"/>
          <w:szCs w:val="48"/>
        </w:rPr>
        <w:tab/>
      </w:r>
    </w:p>
    <w:tbl>
      <w:tblPr>
        <w:tblStyle w:val="TableGrid"/>
        <w:tblW w:w="0" w:type="auto"/>
        <w:tblCellSpacing w:w="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98"/>
        <w:gridCol w:w="8040"/>
      </w:tblGrid>
      <w:tr w:rsidR="00890228" w:rsidRPr="00253912" w:rsidTr="001720FE">
        <w:trPr>
          <w:tblCellSpacing w:w="56" w:type="dxa"/>
        </w:trPr>
        <w:tc>
          <w:tcPr>
            <w:tcW w:w="2297" w:type="dxa"/>
            <w:shd w:val="clear" w:color="auto" w:fill="FFFFFF" w:themeFill="background1"/>
          </w:tcPr>
          <w:p w:rsidR="00890228" w:rsidRPr="00253912" w:rsidRDefault="000A7D54" w:rsidP="00890228">
            <w:pPr>
              <w:rPr>
                <w:rFonts w:ascii="FormataBQ-Light" w:hAnsi="FormataBQ-Light"/>
                <w:sz w:val="20"/>
                <w:szCs w:val="20"/>
              </w:rPr>
            </w:pPr>
            <w:sdt>
              <w:sdtPr>
                <w:alias w:val="Current photo"/>
                <w:tag w:val="Current photo"/>
                <w:id w:val="666065020"/>
                <w:showingPlcHdr/>
                <w:picture/>
              </w:sdtPr>
              <w:sdtEndPr/>
              <w:sdtContent>
                <w:r w:rsidR="0079719E">
                  <w:rPr>
                    <w:noProof/>
                    <w:lang w:val="en-GB" w:eastAsia="ja-JP"/>
                  </w:rPr>
                  <w:drawing>
                    <wp:inline distT="0" distB="0" distL="0" distR="0" wp14:anchorId="535D2A22" wp14:editId="38264C05">
                      <wp:extent cx="1368000" cy="1872000"/>
                      <wp:effectExtent l="0" t="0" r="381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68000" cy="1872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8206" w:type="dxa"/>
            <w:shd w:val="clear" w:color="auto" w:fill="FFFFFF" w:themeFill="background1"/>
          </w:tcPr>
          <w:sdt>
            <w:sdtPr>
              <w:rPr>
                <w:rFonts w:ascii="FormataBQ-Light" w:hAnsi="FormataBQ-Light"/>
                <w:sz w:val="20"/>
                <w:szCs w:val="20"/>
              </w:rPr>
              <w:id w:val="56677016"/>
              <w:lock w:val="sdtContentLocked"/>
              <w:placeholder>
                <w:docPart w:val="5FF2ADE5F27F47D8BA69D17C6FBF8A46"/>
              </w:placeholder>
              <w:text/>
            </w:sdtPr>
            <w:sdtEndPr/>
            <w:sdtContent>
              <w:p w:rsidR="00890228" w:rsidRDefault="00890228" w:rsidP="0089022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 w:rsidRPr="001720FE">
                  <w:rPr>
                    <w:rFonts w:ascii="FormataBQ-Light" w:hAnsi="FormataBQ-Light"/>
                    <w:color w:val="1F497D" w:themeColor="text2"/>
                    <w:sz w:val="28"/>
                    <w:szCs w:val="28"/>
                  </w:rPr>
                  <w:t>Application for the position of:</w:t>
                </w:r>
              </w:p>
            </w:sdtContent>
          </w:sdt>
          <w:p w:rsidR="00890228" w:rsidRDefault="00890228" w:rsidP="00890228">
            <w:pPr>
              <w:rPr>
                <w:rFonts w:ascii="FormataBQ-Light" w:hAnsi="FormataBQ-Light"/>
                <w:sz w:val="20"/>
                <w:szCs w:val="20"/>
              </w:rPr>
            </w:pPr>
          </w:p>
          <w:p w:rsidR="001720FE" w:rsidRDefault="001720FE" w:rsidP="00890228">
            <w:pPr>
              <w:rPr>
                <w:rFonts w:ascii="FormataBQ-Light" w:hAnsi="FormataBQ-Light"/>
                <w:sz w:val="20"/>
                <w:szCs w:val="20"/>
              </w:rPr>
            </w:pPr>
          </w:p>
          <w:p w:rsidR="001720FE" w:rsidRDefault="000A7D54" w:rsidP="00890228">
            <w:pPr>
              <w:rPr>
                <w:rFonts w:ascii="FormataBQ-Light" w:hAnsi="FormataBQ-Light"/>
                <w:sz w:val="20"/>
                <w:szCs w:val="20"/>
              </w:rPr>
            </w:pPr>
            <w:sdt>
              <w:sdtPr>
                <w:rPr>
                  <w:rFonts w:ascii="FormataBQ-Light" w:hAnsi="FormataBQ-Light"/>
                  <w:sz w:val="20"/>
                  <w:szCs w:val="20"/>
                </w:rPr>
                <w:id w:val="-964115718"/>
                <w:lock w:val="sdtLocked"/>
                <w:placeholder>
                  <w:docPart w:val="FD664659243341B88BA215A27605B634"/>
                </w:placeholder>
                <w:showingPlcHdr/>
              </w:sdtPr>
              <w:sdtEndPr/>
              <w:sdtContent>
                <w:r w:rsidR="001720FE" w:rsidRPr="00E02B2C">
                  <w:rPr>
                    <w:rStyle w:val="PlaceholderText"/>
                    <w:rFonts w:ascii="FormataBQ-Light" w:hAnsi="FormataBQ-Light"/>
                    <w:color w:val="7F7F7F" w:themeColor="text1" w:themeTint="80"/>
                    <w:sz w:val="28"/>
                    <w:szCs w:val="28"/>
                  </w:rPr>
                  <w:t>Click here to enter text</w:t>
                </w:r>
              </w:sdtContent>
            </w:sdt>
          </w:p>
          <w:p w:rsidR="00697508" w:rsidRPr="00697508" w:rsidRDefault="00697508" w:rsidP="00F23FB3">
            <w:pPr>
              <w:rPr>
                <w:rFonts w:ascii="FormataBQ-Light" w:hAnsi="FormataBQ-Light"/>
                <w:sz w:val="18"/>
                <w:szCs w:val="18"/>
              </w:rPr>
            </w:pPr>
            <w:r>
              <w:rPr>
                <w:rFonts w:ascii="FormataBQ-Light" w:hAnsi="FormataBQ-Light"/>
                <w:sz w:val="20"/>
                <w:szCs w:val="20"/>
              </w:rPr>
              <w:br/>
            </w:r>
            <w:r>
              <w:rPr>
                <w:rFonts w:ascii="FormataBQ-Light" w:hAnsi="FormataBQ-Light"/>
                <w:sz w:val="20"/>
                <w:szCs w:val="20"/>
              </w:rPr>
              <w:br/>
            </w:r>
            <w:r w:rsidR="00A51A86" w:rsidRPr="00A51A86">
              <w:rPr>
                <w:rFonts w:ascii="FormataBQ-Light" w:hAnsi="FormataBQ-Light"/>
                <w:sz w:val="18"/>
                <w:szCs w:val="18"/>
              </w:rPr>
              <w:t xml:space="preserve">Persons eligible for nomination are expected to fulfill all requirements listed in the job description of the position (if available). They should be, or have been for some time, </w:t>
            </w:r>
            <w:r w:rsidR="00F23FB3" w:rsidRPr="00A51A86">
              <w:rPr>
                <w:rFonts w:ascii="FormataBQ-Light" w:hAnsi="FormataBQ-Light"/>
                <w:sz w:val="18"/>
                <w:szCs w:val="18"/>
              </w:rPr>
              <w:t xml:space="preserve">actively </w:t>
            </w:r>
            <w:r w:rsidR="00A51A86" w:rsidRPr="00A51A86">
              <w:rPr>
                <w:rFonts w:ascii="FormataBQ-Light" w:hAnsi="FormataBQ-Light"/>
                <w:sz w:val="18"/>
                <w:szCs w:val="18"/>
              </w:rPr>
              <w:t>engaged in the field of research, teaching and/or clinical practice in the treatment of trauma and disorders of the musculoskeletal system</w:t>
            </w:r>
            <w:r w:rsidR="00F23FB3">
              <w:rPr>
                <w:rFonts w:ascii="FormataBQ-Light" w:hAnsi="FormataBQ-Light"/>
                <w:sz w:val="18"/>
                <w:szCs w:val="18"/>
              </w:rPr>
              <w:t>,</w:t>
            </w:r>
            <w:r w:rsidR="00A51A86" w:rsidRPr="00A51A86">
              <w:rPr>
                <w:rFonts w:ascii="FormataBQ-Light" w:hAnsi="FormataBQ-Light"/>
                <w:sz w:val="18"/>
                <w:szCs w:val="18"/>
              </w:rPr>
              <w:t xml:space="preserve"> and be distinguished in their field. Their</w:t>
            </w:r>
            <w:r w:rsidR="00F23FB3">
              <w:rPr>
                <w:rFonts w:ascii="FormataBQ-Light" w:hAnsi="FormataBQ-Light"/>
                <w:sz w:val="18"/>
                <w:szCs w:val="18"/>
              </w:rPr>
              <w:t xml:space="preserve"> professional</w:t>
            </w:r>
            <w:r w:rsidR="00A51A86" w:rsidRPr="00A51A86">
              <w:rPr>
                <w:rFonts w:ascii="FormataBQ-Light" w:hAnsi="FormataBQ-Light"/>
                <w:sz w:val="18"/>
                <w:szCs w:val="18"/>
              </w:rPr>
              <w:t xml:space="preserve"> activities should be such that they furthe</w:t>
            </w:r>
            <w:r w:rsidR="00A51A86">
              <w:rPr>
                <w:rFonts w:ascii="FormataBQ-Light" w:hAnsi="FormataBQ-Light"/>
                <w:sz w:val="18"/>
                <w:szCs w:val="18"/>
              </w:rPr>
              <w:t>r the aims of the AO Foundation</w:t>
            </w:r>
            <w:r w:rsidRPr="00697508">
              <w:rPr>
                <w:rFonts w:ascii="FormataBQ-Light" w:hAnsi="FormataBQ-Light"/>
                <w:sz w:val="18"/>
                <w:szCs w:val="18"/>
              </w:rPr>
              <w:t>.</w:t>
            </w:r>
          </w:p>
        </w:tc>
      </w:tr>
    </w:tbl>
    <w:p w:rsidR="00531F9C" w:rsidRPr="001720FE" w:rsidRDefault="000A7D54" w:rsidP="001720FE">
      <w:pPr>
        <w:tabs>
          <w:tab w:val="center" w:pos="5269"/>
        </w:tabs>
      </w:pPr>
      <w:sdt>
        <w:sdtPr>
          <w:rPr>
            <w:rFonts w:ascii="FormataBQ-Light" w:hAnsi="FormataBQ-Light"/>
            <w:color w:val="1F497D" w:themeColor="text2"/>
            <w:sz w:val="28"/>
            <w:szCs w:val="28"/>
          </w:rPr>
          <w:id w:val="-2042194083"/>
          <w:lock w:val="sdtContentLocked"/>
          <w:placeholder>
            <w:docPart w:val="67FE268E2A0742C1821C838F3DCFB5F5"/>
          </w:placeholder>
          <w:text/>
        </w:sdtPr>
        <w:sdtEndPr/>
        <w:sdtContent>
          <w:r w:rsidR="00531F9C" w:rsidRPr="00531F9C">
            <w:rPr>
              <w:rFonts w:ascii="FormataBQ-Light" w:hAnsi="FormataBQ-Light"/>
              <w:color w:val="1F497D" w:themeColor="text2"/>
              <w:sz w:val="28"/>
              <w:szCs w:val="28"/>
            </w:rPr>
            <w:t>Personal D</w:t>
          </w:r>
          <w:r w:rsidR="00F23FB3">
            <w:rPr>
              <w:rFonts w:ascii="FormataBQ-Light" w:hAnsi="FormataBQ-Light"/>
              <w:color w:val="1F497D" w:themeColor="text2"/>
              <w:sz w:val="28"/>
              <w:szCs w:val="28"/>
            </w:rPr>
            <w:t>etails</w:t>
          </w:r>
        </w:sdtContent>
      </w:sdt>
    </w:p>
    <w:tbl>
      <w:tblPr>
        <w:tblStyle w:val="TableGrid"/>
        <w:tblW w:w="0" w:type="auto"/>
        <w:tblCellSpacing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1"/>
        <w:gridCol w:w="3253"/>
        <w:gridCol w:w="1786"/>
        <w:gridCol w:w="3058"/>
      </w:tblGrid>
      <w:tr w:rsidR="0093715F" w:rsidRPr="00253912" w:rsidTr="00CF2747">
        <w:trPr>
          <w:tblCellSpacing w:w="42" w:type="dxa"/>
        </w:trPr>
        <w:tc>
          <w:tcPr>
            <w:tcW w:w="2346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sdt>
            <w:sdtPr>
              <w:rPr>
                <w:rFonts w:ascii="FormataBQ-Light" w:hAnsi="FormataBQ-Light"/>
                <w:sz w:val="20"/>
                <w:szCs w:val="20"/>
              </w:rPr>
              <w:id w:val="266279321"/>
              <w:lock w:val="sdtContentLocked"/>
              <w:placeholder>
                <w:docPart w:val="38B7667E4121462193FEE896E30EA44E"/>
              </w:placeholder>
              <w:text/>
            </w:sdtPr>
            <w:sdtEndPr/>
            <w:sdtContent>
              <w:p w:rsidR="00072383" w:rsidRPr="00253912" w:rsidRDefault="00403300" w:rsidP="00403300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Name</w:t>
                </w:r>
              </w:p>
            </w:sdtContent>
          </w:sdt>
        </w:tc>
        <w:sdt>
          <w:sdtPr>
            <w:rPr>
              <w:rFonts w:ascii="FormataBQ-Light" w:hAnsi="FormataBQ-Light"/>
              <w:sz w:val="20"/>
              <w:szCs w:val="20"/>
            </w:rPr>
            <w:id w:val="1260339085"/>
            <w:lock w:val="sdtLocked"/>
            <w:placeholder>
              <w:docPart w:val="8EB20C35F08D47FCBACB17F779DD7731"/>
            </w:placeholder>
            <w:showingPlcHdr/>
            <w:text/>
          </w:sdtPr>
          <w:sdtEndPr/>
          <w:sdtContent>
            <w:tc>
              <w:tcPr>
                <w:tcW w:w="8157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05798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F23FB3" w:rsidRPr="00253912" w:rsidTr="00CF2747">
        <w:trPr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175617449"/>
            <w:lock w:val="contentLocked"/>
            <w:placeholder>
              <w:docPart w:val="7610DF4BE43F4A2BA6FC908A154C67AF"/>
            </w:placeholder>
            <w:text/>
          </w:sdtPr>
          <w:sdtEndPr/>
          <w:sdtContent>
            <w:tc>
              <w:tcPr>
                <w:tcW w:w="234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F23FB3" w:rsidRDefault="00F23FB3" w:rsidP="00403300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 xml:space="preserve">Address </w:t>
                </w:r>
                <w:r w:rsidR="007C2A53">
                  <w:rPr>
                    <w:rFonts w:ascii="FormataBQ-Light" w:hAnsi="FormataBQ-Light"/>
                    <w:sz w:val="20"/>
                    <w:szCs w:val="20"/>
                  </w:rPr>
                  <w:t xml:space="preserve">line </w:t>
                </w:r>
                <w:r>
                  <w:rPr>
                    <w:rFonts w:ascii="FormataBQ-Light" w:hAnsi="FormataBQ-Light"/>
                    <w:sz w:val="20"/>
                    <w:szCs w:val="20"/>
                  </w:rPr>
                  <w:t>1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1155722998"/>
            <w:lock w:val="sdtLocked"/>
            <w:placeholder>
              <w:docPart w:val="E8112C887ED64228BFDCD8D80C69F0DD"/>
            </w:placeholder>
            <w:showingPlcHdr/>
            <w:text w:multiLine="1"/>
          </w:sdtPr>
          <w:sdtEndPr/>
          <w:sdtContent>
            <w:tc>
              <w:tcPr>
                <w:tcW w:w="8157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F23FB3" w:rsidRDefault="00F23FB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F23FB3" w:rsidRPr="00253912" w:rsidTr="00CF2747">
        <w:trPr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865938954"/>
            <w:lock w:val="sdtContentLocked"/>
            <w:placeholder>
              <w:docPart w:val="062959A2A4404A598C93A19EDB59D36C"/>
            </w:placeholder>
            <w:text/>
          </w:sdtPr>
          <w:sdtEndPr/>
          <w:sdtContent>
            <w:tc>
              <w:tcPr>
                <w:tcW w:w="234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F23FB3" w:rsidRDefault="00F23FB3" w:rsidP="00403300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 xml:space="preserve">Address </w:t>
                </w:r>
                <w:r w:rsidR="007C2A53">
                  <w:rPr>
                    <w:rFonts w:ascii="FormataBQ-Light" w:hAnsi="FormataBQ-Light"/>
                    <w:sz w:val="20"/>
                    <w:szCs w:val="20"/>
                  </w:rPr>
                  <w:t xml:space="preserve">line </w:t>
                </w:r>
                <w:r>
                  <w:rPr>
                    <w:rFonts w:ascii="FormataBQ-Light" w:hAnsi="FormataBQ-Light"/>
                    <w:sz w:val="20"/>
                    <w:szCs w:val="20"/>
                  </w:rPr>
                  <w:t>2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464471250"/>
            <w:lock w:val="sdtLocked"/>
            <w:placeholder>
              <w:docPart w:val="81763D84C6374A4EBA5DC542AB9E00CC"/>
            </w:placeholder>
            <w:showingPlcHdr/>
            <w:text w:multiLine="1"/>
          </w:sdtPr>
          <w:sdtEndPr/>
          <w:sdtContent>
            <w:tc>
              <w:tcPr>
                <w:tcW w:w="8157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F23FB3" w:rsidRDefault="00F23FB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7935E3" w:rsidRPr="00253912" w:rsidTr="00F23FB3">
        <w:trPr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495841462"/>
            <w:lock w:val="sdtContentLocked"/>
            <w:placeholder>
              <w:docPart w:val="9120850571E64050A750D10780DC2221"/>
            </w:placeholder>
            <w:text/>
          </w:sdtPr>
          <w:sdtEndPr/>
          <w:sdtContent>
            <w:tc>
              <w:tcPr>
                <w:tcW w:w="234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072383" w:rsidRPr="00253912" w:rsidRDefault="007C2A53" w:rsidP="007C2A5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City, Post</w:t>
                </w:r>
                <w:r w:rsidR="00F23FB3">
                  <w:rPr>
                    <w:rFonts w:ascii="FormataBQ-Light" w:hAnsi="FormataBQ-Light"/>
                    <w:sz w:val="20"/>
                    <w:szCs w:val="20"/>
                  </w:rPr>
                  <w:t>code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227235548"/>
            <w:lock w:val="sdtLocked"/>
            <w:placeholder>
              <w:docPart w:val="ECEDA05997D14DB580F3135ECDC360B3"/>
            </w:placeholder>
            <w:showingPlcHdr/>
            <w:text w:multiLine="1"/>
          </w:sdtPr>
          <w:sdtEndPr/>
          <w:sdtContent>
            <w:tc>
              <w:tcPr>
                <w:tcW w:w="3251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F23FB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1987349401"/>
            <w:lock w:val="sdtContentLocked"/>
            <w:placeholder>
              <w:docPart w:val="BB7262ED77844113B7DC2F7B7C01C80E"/>
            </w:placeholder>
            <w:text/>
          </w:sdtPr>
          <w:sdtEndPr/>
          <w:sdtContent>
            <w:tc>
              <w:tcPr>
                <w:tcW w:w="1731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072383" w:rsidRPr="00253912" w:rsidRDefault="001C011E" w:rsidP="001C011E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Country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1267837883"/>
            <w:lock w:val="sdtLocked"/>
            <w:placeholder>
              <w:docPart w:val="130F2D1E996547C0A3F6986762B9D8F9"/>
            </w:placeholder>
            <w:showingPlcHdr/>
            <w:text/>
          </w:sdtPr>
          <w:sdtEndPr/>
          <w:sdtContent>
            <w:tc>
              <w:tcPr>
                <w:tcW w:w="3007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05798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7935E3" w:rsidRPr="00253912" w:rsidTr="00CF2747">
        <w:trPr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1274860509"/>
            <w:lock w:val="sdtContentLocked"/>
            <w:placeholder>
              <w:docPart w:val="463A0FC6E4E84F398A67D10FA9491F00"/>
            </w:placeholder>
            <w:text/>
          </w:sdtPr>
          <w:sdtEndPr/>
          <w:sdtContent>
            <w:tc>
              <w:tcPr>
                <w:tcW w:w="234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715F" w:rsidRPr="00253912" w:rsidRDefault="00403300" w:rsidP="00403300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Email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551692272"/>
            <w:lock w:val="sdtLocked"/>
            <w:placeholder>
              <w:docPart w:val="F17ADEA8FA75407BBC88BED90E9E9B04"/>
            </w:placeholder>
            <w:showingPlcHdr/>
            <w:text/>
          </w:sdtPr>
          <w:sdtEndPr/>
          <w:sdtContent>
            <w:tc>
              <w:tcPr>
                <w:tcW w:w="8157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715F" w:rsidRPr="00253912" w:rsidRDefault="0005798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7935E3" w:rsidRPr="00253912" w:rsidTr="00F23FB3">
        <w:trPr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1632467978"/>
            <w:lock w:val="sdtContentLocked"/>
            <w:placeholder>
              <w:docPart w:val="AE63414447BD493392651081E9479174"/>
            </w:placeholder>
            <w:text/>
          </w:sdtPr>
          <w:sdtEndPr/>
          <w:sdtContent>
            <w:tc>
              <w:tcPr>
                <w:tcW w:w="234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072383" w:rsidRPr="00253912" w:rsidRDefault="00403300" w:rsidP="00403300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Nationality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814302783"/>
            <w:lock w:val="sdtLocked"/>
            <w:placeholder>
              <w:docPart w:val="49633EA33CC4425BB8C5B31CB8499444"/>
            </w:placeholder>
            <w:showingPlcHdr/>
            <w:text/>
          </w:sdtPr>
          <w:sdtEndPr/>
          <w:sdtContent>
            <w:tc>
              <w:tcPr>
                <w:tcW w:w="3251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05798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1717390348"/>
            <w:lock w:val="sdtContentLocked"/>
            <w:placeholder>
              <w:docPart w:val="BF9ED89187E04175BEE020A9625E92BE"/>
            </w:placeholder>
            <w:text/>
          </w:sdtPr>
          <w:sdtEndPr/>
          <w:sdtContent>
            <w:tc>
              <w:tcPr>
                <w:tcW w:w="1731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072383" w:rsidRPr="00253912" w:rsidRDefault="001C011E" w:rsidP="001C011E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Date of birth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1407416891"/>
            <w:lock w:val="sdtLocked"/>
            <w:placeholder>
              <w:docPart w:val="2CCC5ED8E0B146F5992D6F1BDD59372B"/>
            </w:placeholder>
            <w:showingPlcHdr/>
            <w:text/>
          </w:sdtPr>
          <w:sdtEndPr/>
          <w:sdtContent>
            <w:tc>
              <w:tcPr>
                <w:tcW w:w="3007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1C011E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 w:rsidRPr="00253912">
                  <w:rPr>
                    <w:rStyle w:val="PlaceholderText"/>
                    <w:sz w:val="20"/>
                    <w:szCs w:val="20"/>
                  </w:rPr>
                  <w:t>Click here</w:t>
                </w:r>
                <w:r w:rsidR="0005798D">
                  <w:rPr>
                    <w:rStyle w:val="PlaceholderText"/>
                    <w:sz w:val="20"/>
                    <w:szCs w:val="20"/>
                  </w:rPr>
                  <w:t xml:space="preserve"> to enter text</w:t>
                </w:r>
              </w:p>
            </w:tc>
          </w:sdtContent>
        </w:sdt>
      </w:tr>
      <w:tr w:rsidR="007935E3" w:rsidRPr="00253912" w:rsidTr="00F23FB3">
        <w:trPr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738992189"/>
            <w:lock w:val="sdtContentLocked"/>
            <w:placeholder>
              <w:docPart w:val="9DF846BBF01C4A6A920D72922049FF54"/>
            </w:placeholder>
            <w:text/>
          </w:sdtPr>
          <w:sdtEndPr/>
          <w:sdtContent>
            <w:tc>
              <w:tcPr>
                <w:tcW w:w="234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072383" w:rsidRPr="00253912" w:rsidRDefault="00403300" w:rsidP="00403300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Telephone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837733474"/>
            <w:lock w:val="sdtLocked"/>
            <w:placeholder>
              <w:docPart w:val="6312BFBED6864B519E291863CCA9C508"/>
            </w:placeholder>
            <w:showingPlcHdr/>
            <w:text/>
          </w:sdtPr>
          <w:sdtEndPr/>
          <w:sdtContent>
            <w:tc>
              <w:tcPr>
                <w:tcW w:w="3251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05798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1249232689"/>
            <w:lock w:val="sdtContentLocked"/>
            <w:placeholder>
              <w:docPart w:val="F42D40646C954E4792D1E0B561A72E3D"/>
            </w:placeholder>
            <w:text/>
          </w:sdtPr>
          <w:sdtEndPr/>
          <w:sdtContent>
            <w:tc>
              <w:tcPr>
                <w:tcW w:w="1731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072383" w:rsidRPr="00253912" w:rsidRDefault="001C011E" w:rsidP="001C011E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Mobile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1127391744"/>
            <w:lock w:val="sdtLocked"/>
            <w:placeholder>
              <w:docPart w:val="B2655BBF3E3D42CB8F8D9299F6C77CD7"/>
            </w:placeholder>
            <w:showingPlcHdr/>
            <w:text/>
          </w:sdtPr>
          <w:sdtEndPr/>
          <w:sdtContent>
            <w:tc>
              <w:tcPr>
                <w:tcW w:w="3007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072383" w:rsidRPr="00253912" w:rsidRDefault="0005798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</w:tbl>
    <w:p w:rsidR="009369F4" w:rsidRPr="009369F4" w:rsidRDefault="00531F9C">
      <w:pPr>
        <w:rPr>
          <w:rFonts w:ascii="FormataBQ-Light" w:hAnsi="FormataBQ-Light"/>
          <w:color w:val="1F497D" w:themeColor="text2"/>
          <w:sz w:val="28"/>
          <w:szCs w:val="28"/>
        </w:rPr>
      </w:pPr>
      <w:r>
        <w:br/>
      </w:r>
      <w:sdt>
        <w:sdtPr>
          <w:rPr>
            <w:rFonts w:ascii="FormataBQ-Light" w:hAnsi="FormataBQ-Light"/>
            <w:color w:val="1F497D" w:themeColor="text2"/>
            <w:sz w:val="28"/>
            <w:szCs w:val="28"/>
          </w:rPr>
          <w:id w:val="-1449232459"/>
          <w:placeholder>
            <w:docPart w:val="235E35A0C19C41E59DA3EFA9168EA52B"/>
          </w:placeholder>
          <w:text/>
        </w:sdtPr>
        <w:sdtEndPr/>
        <w:sdtContent>
          <w:r w:rsidR="007C2A53">
            <w:rPr>
              <w:rFonts w:ascii="FormataBQ-Light" w:hAnsi="FormataBQ-Light"/>
              <w:color w:val="1F497D" w:themeColor="text2"/>
              <w:sz w:val="28"/>
              <w:szCs w:val="28"/>
            </w:rPr>
            <w:t>Institution/</w:t>
          </w:r>
          <w:r w:rsidR="00F23FB3">
            <w:rPr>
              <w:rFonts w:ascii="FormataBQ-Light" w:hAnsi="FormataBQ-Light"/>
              <w:color w:val="1F497D" w:themeColor="text2"/>
              <w:sz w:val="28"/>
              <w:szCs w:val="28"/>
            </w:rPr>
            <w:t>Organization Details</w:t>
          </w:r>
        </w:sdtContent>
      </w:sdt>
    </w:p>
    <w:tbl>
      <w:tblPr>
        <w:tblStyle w:val="TableGrid"/>
        <w:tblW w:w="0" w:type="auto"/>
        <w:tblCellSpacing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"/>
        <w:gridCol w:w="2259"/>
        <w:gridCol w:w="233"/>
        <w:gridCol w:w="1684"/>
        <w:gridCol w:w="1172"/>
        <w:gridCol w:w="444"/>
        <w:gridCol w:w="1541"/>
        <w:gridCol w:w="84"/>
        <w:gridCol w:w="2765"/>
        <w:gridCol w:w="213"/>
      </w:tblGrid>
      <w:tr w:rsidR="009369F4" w:rsidRPr="00253912" w:rsidTr="009369F4">
        <w:trPr>
          <w:gridAfter w:val="1"/>
          <w:wAfter w:w="92" w:type="dxa"/>
          <w:tblCellSpacing w:w="42" w:type="dxa"/>
        </w:trPr>
        <w:tc>
          <w:tcPr>
            <w:tcW w:w="2298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sdt>
            <w:sdtPr>
              <w:rPr>
                <w:rFonts w:ascii="FormataBQ-Light" w:hAnsi="FormataBQ-Light"/>
                <w:sz w:val="20"/>
                <w:szCs w:val="20"/>
              </w:rPr>
              <w:id w:val="1667209145"/>
              <w:lock w:val="contentLocked"/>
              <w:placeholder>
                <w:docPart w:val="5C6B9A2ED529445CA27FCBCD30F6252A"/>
              </w:placeholder>
              <w:text/>
            </w:sdtPr>
            <w:sdtEndPr/>
            <w:sdtContent>
              <w:p w:rsidR="009369F4" w:rsidRPr="00253912" w:rsidRDefault="009369F4" w:rsidP="00F23FB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Hospital/Institution</w:t>
                </w:r>
              </w:p>
            </w:sdtContent>
          </w:sdt>
        </w:tc>
        <w:sdt>
          <w:sdtPr>
            <w:rPr>
              <w:rFonts w:ascii="FormataBQ-Light" w:hAnsi="FormataBQ-Light"/>
              <w:sz w:val="20"/>
              <w:szCs w:val="20"/>
            </w:rPr>
            <w:id w:val="-500900936"/>
            <w:lock w:val="sdtLocked"/>
            <w:placeholder>
              <w:docPart w:val="241F61A36628451BBCBA31BBF8E16A45"/>
            </w:placeholder>
            <w:showingPlcHdr/>
            <w:text w:multiLine="1"/>
          </w:sdtPr>
          <w:sdtEndPr/>
          <w:sdtContent>
            <w:tc>
              <w:tcPr>
                <w:tcW w:w="8114" w:type="dxa"/>
                <w:gridSpan w:val="7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9369F4" w:rsidRPr="00253912" w:rsidTr="009369F4">
        <w:trPr>
          <w:gridAfter w:val="1"/>
          <w:wAfter w:w="92" w:type="dxa"/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2083247941"/>
            <w:lock w:val="contentLocked"/>
            <w:placeholder>
              <w:docPart w:val="D815249727214E9A9E3E86EB99505069"/>
            </w:placeholder>
            <w:text/>
          </w:sdtPr>
          <w:sdtEndPr/>
          <w:sdtContent>
            <w:tc>
              <w:tcPr>
                <w:tcW w:w="2298" w:type="dxa"/>
                <w:gridSpan w:val="2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 xml:space="preserve">Address </w:t>
                </w:r>
                <w:r w:rsidR="007C2A53">
                  <w:rPr>
                    <w:rFonts w:ascii="FormataBQ-Light" w:hAnsi="FormataBQ-Light"/>
                    <w:sz w:val="20"/>
                    <w:szCs w:val="20"/>
                  </w:rPr>
                  <w:t xml:space="preserve">line </w:t>
                </w:r>
                <w:r>
                  <w:rPr>
                    <w:rFonts w:ascii="FormataBQ-Light" w:hAnsi="FormataBQ-Light"/>
                    <w:sz w:val="20"/>
                    <w:szCs w:val="20"/>
                  </w:rPr>
                  <w:t>1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526025911"/>
            <w:lock w:val="sdtLocked"/>
            <w:placeholder>
              <w:docPart w:val="F3E98C0373354C2C924E10BB4D30ED74"/>
            </w:placeholder>
            <w:showingPlcHdr/>
            <w:text w:multiLine="1"/>
          </w:sdtPr>
          <w:sdtEndPr/>
          <w:sdtContent>
            <w:tc>
              <w:tcPr>
                <w:tcW w:w="8114" w:type="dxa"/>
                <w:gridSpan w:val="7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9369F4" w:rsidRPr="00253912" w:rsidTr="009369F4">
        <w:trPr>
          <w:gridAfter w:val="1"/>
          <w:wAfter w:w="92" w:type="dxa"/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9611259"/>
            <w:lock w:val="contentLocked"/>
            <w:placeholder>
              <w:docPart w:val="638E582F76254D4F8F8E3696A6A20E9C"/>
            </w:placeholder>
            <w:text/>
          </w:sdtPr>
          <w:sdtEndPr/>
          <w:sdtContent>
            <w:tc>
              <w:tcPr>
                <w:tcW w:w="2298" w:type="dxa"/>
                <w:gridSpan w:val="2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 xml:space="preserve">Address </w:t>
                </w:r>
                <w:r w:rsidR="007C2A53">
                  <w:rPr>
                    <w:rFonts w:ascii="FormataBQ-Light" w:hAnsi="FormataBQ-Light"/>
                    <w:sz w:val="20"/>
                    <w:szCs w:val="20"/>
                  </w:rPr>
                  <w:t xml:space="preserve">line </w:t>
                </w:r>
                <w:r>
                  <w:rPr>
                    <w:rFonts w:ascii="FormataBQ-Light" w:hAnsi="FormataBQ-Light"/>
                    <w:sz w:val="20"/>
                    <w:szCs w:val="20"/>
                  </w:rPr>
                  <w:t>2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510641831"/>
            <w:lock w:val="sdtLocked"/>
            <w:placeholder>
              <w:docPart w:val="058F3A011DED4337B13B5F695B386CC6"/>
            </w:placeholder>
            <w:showingPlcHdr/>
            <w:text w:multiLine="1"/>
          </w:sdtPr>
          <w:sdtEndPr/>
          <w:sdtContent>
            <w:tc>
              <w:tcPr>
                <w:tcW w:w="8114" w:type="dxa"/>
                <w:gridSpan w:val="7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9369F4" w:rsidRPr="00253912" w:rsidTr="009369F4">
        <w:trPr>
          <w:gridAfter w:val="1"/>
          <w:wAfter w:w="92" w:type="dxa"/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357081040"/>
            <w:lock w:val="contentLocked"/>
            <w:placeholder>
              <w:docPart w:val="D51E1F81F9F9471FAF0F2C44BAAA7565"/>
            </w:placeholder>
            <w:text/>
          </w:sdtPr>
          <w:sdtEndPr/>
          <w:sdtContent>
            <w:tc>
              <w:tcPr>
                <w:tcW w:w="2298" w:type="dxa"/>
                <w:gridSpan w:val="2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Pr="00253912" w:rsidRDefault="007C2A53" w:rsidP="007C2A5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City, Post</w:t>
                </w:r>
                <w:r w:rsidR="009369F4">
                  <w:rPr>
                    <w:rFonts w:ascii="FormataBQ-Light" w:hAnsi="FormataBQ-Light"/>
                    <w:sz w:val="20"/>
                    <w:szCs w:val="20"/>
                  </w:rPr>
                  <w:t>code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1355037800"/>
            <w:lock w:val="sdtLocked"/>
            <w:placeholder>
              <w:docPart w:val="91D0D1FF6B0F4E8BAE03D9B827FCA84F"/>
            </w:placeholder>
            <w:showingPlcHdr/>
            <w:text/>
          </w:sdtPr>
          <w:sdtEndPr/>
          <w:sdtContent>
            <w:tc>
              <w:tcPr>
                <w:tcW w:w="3101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31086093"/>
            <w:lock w:val="contentLocked"/>
            <w:placeholder>
              <w:docPart w:val="5FA1A334C07242CAB3AB88A5E1F57796"/>
            </w:placeholder>
            <w:text/>
          </w:sdtPr>
          <w:sdtEndPr/>
          <w:sdtContent>
            <w:tc>
              <w:tcPr>
                <w:tcW w:w="2039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Country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2018273248"/>
            <w:lock w:val="sdtLocked"/>
            <w:placeholder>
              <w:docPart w:val="75DED3F9F2B1487F8C0211F758C5B652"/>
            </w:placeholder>
            <w:showingPlcHdr/>
            <w:text/>
          </w:sdtPr>
          <w:sdtEndPr/>
          <w:sdtContent>
            <w:tc>
              <w:tcPr>
                <w:tcW w:w="280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9369F4" w:rsidRPr="00253912" w:rsidTr="009369F4">
        <w:trPr>
          <w:gridAfter w:val="1"/>
          <w:wAfter w:w="92" w:type="dxa"/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169748058"/>
            <w:lock w:val="contentLocked"/>
            <w:placeholder>
              <w:docPart w:val="1BCF660CE3BD4B6099C4C57DFAE2FA2F"/>
            </w:placeholder>
            <w:text/>
          </w:sdtPr>
          <w:sdtEndPr/>
          <w:sdtContent>
            <w:tc>
              <w:tcPr>
                <w:tcW w:w="2298" w:type="dxa"/>
                <w:gridSpan w:val="2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Email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452676252"/>
            <w:lock w:val="sdtLocked"/>
            <w:placeholder>
              <w:docPart w:val="A0C303FE96DA4E7381DD65D4230BFCA3"/>
            </w:placeholder>
            <w:showingPlcHdr/>
            <w:text/>
          </w:sdtPr>
          <w:sdtEndPr/>
          <w:sdtContent>
            <w:tc>
              <w:tcPr>
                <w:tcW w:w="8114" w:type="dxa"/>
                <w:gridSpan w:val="7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9369F4" w:rsidRPr="00253912" w:rsidTr="009369F4">
        <w:trPr>
          <w:gridAfter w:val="1"/>
          <w:wAfter w:w="92" w:type="dxa"/>
          <w:tblCellSpacing w:w="42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789126319"/>
            <w:lock w:val="contentLocked"/>
            <w:placeholder>
              <w:docPart w:val="9EAAFCDE6EA540088866E3F870A189A5"/>
            </w:placeholder>
            <w:text/>
          </w:sdtPr>
          <w:sdtEndPr/>
          <w:sdtContent>
            <w:tc>
              <w:tcPr>
                <w:tcW w:w="2298" w:type="dxa"/>
                <w:gridSpan w:val="2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Telephone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359174809"/>
            <w:lock w:val="sdtLocked"/>
            <w:placeholder>
              <w:docPart w:val="E5A0E87D82114299A5DFE9C3C2B74DDD"/>
            </w:placeholder>
            <w:showingPlcHdr/>
            <w:text/>
          </w:sdtPr>
          <w:sdtEndPr/>
          <w:sdtContent>
            <w:tc>
              <w:tcPr>
                <w:tcW w:w="3101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1766567370"/>
            <w:lock w:val="contentLocked"/>
            <w:placeholder>
              <w:docPart w:val="DDA872D8C8944A7593C74E41EC8B4FD2"/>
            </w:placeholder>
            <w:text/>
          </w:sdtPr>
          <w:sdtEndPr/>
          <w:sdtContent>
            <w:tc>
              <w:tcPr>
                <w:tcW w:w="2039" w:type="dxa"/>
                <w:gridSpan w:val="3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Mobile</w:t>
                </w:r>
              </w:p>
            </w:tc>
          </w:sdtContent>
        </w:sdt>
        <w:sdt>
          <w:sdtPr>
            <w:rPr>
              <w:rFonts w:ascii="FormataBQ-Light" w:hAnsi="FormataBQ-Light"/>
              <w:sz w:val="20"/>
              <w:szCs w:val="20"/>
            </w:rPr>
            <w:id w:val="-2026472101"/>
            <w:lock w:val="sdtLocked"/>
            <w:placeholder>
              <w:docPart w:val="77371D5882D84846A7D7F23A3DD52604"/>
            </w:placeholder>
            <w:showingPlcHdr/>
            <w:text/>
          </w:sdtPr>
          <w:sdtEndPr/>
          <w:sdtContent>
            <w:tc>
              <w:tcPr>
                <w:tcW w:w="2806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9369F4" w:rsidRPr="00253912" w:rsidRDefault="009369F4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  <w:tr w:rsidR="00EF552D" w:rsidRPr="00FD0888" w:rsidTr="009369F4">
        <w:tblPrEx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</w:trPr>
        <w:tc>
          <w:tcPr>
            <w:tcW w:w="2450" w:type="dxa"/>
            <w:gridSpan w:val="2"/>
          </w:tcPr>
          <w:p w:rsidR="00EF552D" w:rsidRPr="00FD0888" w:rsidRDefault="00EF552D" w:rsidP="00FD0888">
            <w:pPr>
              <w:rPr>
                <w:rFonts w:ascii="FormataBQ-Light" w:hAnsi="FormataBQ-Light"/>
                <w:sz w:val="20"/>
                <w:szCs w:val="20"/>
              </w:rPr>
            </w:pPr>
          </w:p>
        </w:tc>
        <w:tc>
          <w:tcPr>
            <w:tcW w:w="1639" w:type="dxa"/>
          </w:tcPr>
          <w:p w:rsidR="00EF552D" w:rsidRPr="00FD0888" w:rsidRDefault="00EF552D">
            <w:pPr>
              <w:rPr>
                <w:rFonts w:ascii="FormataBQ-Light" w:hAnsi="FormataBQ-Light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:rsidR="00EF552D" w:rsidRPr="00FD0888" w:rsidRDefault="00EF552D">
            <w:pPr>
              <w:rPr>
                <w:rFonts w:ascii="FormataBQ-Light" w:hAnsi="FormataBQ-Light"/>
                <w:sz w:val="20"/>
                <w:szCs w:val="20"/>
              </w:rPr>
            </w:pPr>
          </w:p>
        </w:tc>
        <w:tc>
          <w:tcPr>
            <w:tcW w:w="1493" w:type="dxa"/>
          </w:tcPr>
          <w:p w:rsidR="00EF552D" w:rsidRPr="00FD0888" w:rsidRDefault="00EF552D">
            <w:pPr>
              <w:rPr>
                <w:rFonts w:ascii="FormataBQ-Light" w:hAnsi="FormataBQ-Light"/>
                <w:sz w:val="20"/>
                <w:szCs w:val="20"/>
              </w:rPr>
            </w:pPr>
          </w:p>
        </w:tc>
        <w:tc>
          <w:tcPr>
            <w:tcW w:w="3066" w:type="dxa"/>
            <w:gridSpan w:val="3"/>
          </w:tcPr>
          <w:p w:rsidR="00EF552D" w:rsidRPr="00FD0888" w:rsidRDefault="00EF552D">
            <w:pPr>
              <w:rPr>
                <w:rFonts w:ascii="FormataBQ-Light" w:hAnsi="FormataBQ-Light"/>
                <w:sz w:val="20"/>
                <w:szCs w:val="20"/>
              </w:rPr>
            </w:pPr>
          </w:p>
        </w:tc>
      </w:tr>
      <w:tr w:rsidR="009369F4" w:rsidRPr="00FD0888" w:rsidTr="009369F4">
        <w:tblPrEx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839649484"/>
            <w:lock w:val="contentLocked"/>
            <w:placeholder>
              <w:docPart w:val="8101DE735A694AA6B27F05DE0FF20843"/>
            </w:placeholder>
            <w:text/>
          </w:sdtPr>
          <w:sdtEndPr/>
          <w:sdtContent>
            <w:tc>
              <w:tcPr>
                <w:tcW w:w="2450" w:type="dxa"/>
                <w:gridSpan w:val="2"/>
              </w:tcPr>
              <w:p w:rsidR="009369F4" w:rsidRPr="00FD0888" w:rsidRDefault="009369F4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For postal mail please use:</w:t>
                </w:r>
              </w:p>
            </w:tc>
          </w:sdtContent>
        </w:sdt>
        <w:tc>
          <w:tcPr>
            <w:tcW w:w="1639" w:type="dxa"/>
          </w:tcPr>
          <w:p w:rsidR="009369F4" w:rsidRPr="00FD0888" w:rsidRDefault="009369F4" w:rsidP="007C2A53">
            <w:pPr>
              <w:rPr>
                <w:rFonts w:ascii="FormataBQ-Light" w:hAnsi="FormataBQ-Light"/>
                <w:sz w:val="20"/>
                <w:szCs w:val="20"/>
              </w:rPr>
            </w:pPr>
            <w:r w:rsidRPr="00FD0888">
              <w:rPr>
                <w:rFonts w:ascii="FormataBQ-Light" w:hAnsi="FormataBQ-Light"/>
                <w:sz w:val="20"/>
                <w:szCs w:val="20"/>
              </w:rPr>
              <w:t xml:space="preserve">Business </w:t>
            </w:r>
            <w:r w:rsidR="007C2A53">
              <w:rPr>
                <w:rFonts w:ascii="FormataBQ-Light" w:hAnsi="FormataBQ-Light"/>
                <w:sz w:val="20"/>
                <w:szCs w:val="20"/>
              </w:rPr>
              <w:t>a</w:t>
            </w:r>
            <w:r w:rsidRPr="00FD0888">
              <w:rPr>
                <w:rFonts w:ascii="FormataBQ-Light" w:hAnsi="FormataBQ-Light"/>
                <w:sz w:val="20"/>
                <w:szCs w:val="20"/>
              </w:rPr>
              <w:t>ddress</w:t>
            </w:r>
          </w:p>
        </w:tc>
        <w:sdt>
          <w:sdtPr>
            <w:rPr>
              <w:rFonts w:ascii="FormataBQ-Light" w:hAnsi="FormataBQ-Light"/>
              <w:sz w:val="20"/>
              <w:szCs w:val="20"/>
            </w:rPr>
            <w:id w:val="-615363751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98" w:type="dxa"/>
                <w:gridSpan w:val="2"/>
              </w:tcPr>
              <w:p w:rsidR="009369F4" w:rsidRPr="00FD0888" w:rsidRDefault="009369F4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1493" w:type="dxa"/>
          </w:tcPr>
          <w:p w:rsidR="009369F4" w:rsidRPr="00FD0888" w:rsidRDefault="009369F4" w:rsidP="007C2A53">
            <w:pPr>
              <w:rPr>
                <w:rFonts w:ascii="FormataBQ-Light" w:hAnsi="FormataBQ-Light"/>
                <w:sz w:val="20"/>
                <w:szCs w:val="20"/>
              </w:rPr>
            </w:pPr>
            <w:r w:rsidRPr="00FD0888">
              <w:rPr>
                <w:rFonts w:ascii="FormataBQ-Light" w:hAnsi="FormataBQ-Light"/>
                <w:sz w:val="20"/>
                <w:szCs w:val="20"/>
              </w:rPr>
              <w:t xml:space="preserve">Private </w:t>
            </w:r>
            <w:r w:rsidR="007C2A53">
              <w:rPr>
                <w:rFonts w:ascii="FormataBQ-Light" w:hAnsi="FormataBQ-Light"/>
                <w:sz w:val="20"/>
                <w:szCs w:val="20"/>
              </w:rPr>
              <w:t>a</w:t>
            </w:r>
            <w:r w:rsidRPr="00FD0888">
              <w:rPr>
                <w:rFonts w:ascii="FormataBQ-Light" w:hAnsi="FormataBQ-Light"/>
                <w:sz w:val="20"/>
                <w:szCs w:val="20"/>
              </w:rPr>
              <w:t>ddress</w:t>
            </w:r>
          </w:p>
        </w:tc>
        <w:sdt>
          <w:sdtPr>
            <w:rPr>
              <w:rFonts w:ascii="FormataBQ-Light" w:hAnsi="FormataBQ-Light"/>
              <w:sz w:val="20"/>
              <w:szCs w:val="20"/>
            </w:rPr>
            <w:id w:val="124132370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66" w:type="dxa"/>
                <w:gridSpan w:val="3"/>
              </w:tcPr>
              <w:p w:rsidR="009369F4" w:rsidRPr="00FD0888" w:rsidRDefault="009369F4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 w:rsidRPr="00FD088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69F4" w:rsidRPr="00FD0888" w:rsidTr="009369F4">
        <w:tblPrEx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281813385"/>
            <w:lock w:val="contentLocked"/>
            <w:placeholder>
              <w:docPart w:val="8E7185D94B82455AAD383CA2E94909CD"/>
            </w:placeholder>
            <w:text/>
          </w:sdtPr>
          <w:sdtEndPr/>
          <w:sdtContent>
            <w:tc>
              <w:tcPr>
                <w:tcW w:w="2450" w:type="dxa"/>
                <w:gridSpan w:val="2"/>
              </w:tcPr>
              <w:p w:rsidR="009369F4" w:rsidRPr="00FD0888" w:rsidRDefault="007C2A53" w:rsidP="00FD0888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FormataBQ-Light" w:hAnsi="FormataBQ-Light"/>
                    <w:sz w:val="20"/>
                    <w:szCs w:val="20"/>
                  </w:rPr>
                  <w:t>For e</w:t>
                </w:r>
                <w:r w:rsidR="009369F4">
                  <w:rPr>
                    <w:rFonts w:ascii="FormataBQ-Light" w:hAnsi="FormataBQ-Light"/>
                    <w:sz w:val="20"/>
                    <w:szCs w:val="20"/>
                  </w:rPr>
                  <w:t>mail please use:</w:t>
                </w:r>
              </w:p>
            </w:tc>
          </w:sdtContent>
        </w:sdt>
        <w:tc>
          <w:tcPr>
            <w:tcW w:w="1639" w:type="dxa"/>
          </w:tcPr>
          <w:p w:rsidR="009369F4" w:rsidRPr="00FD0888" w:rsidRDefault="007C2A53" w:rsidP="00EF552D">
            <w:pPr>
              <w:rPr>
                <w:rFonts w:ascii="FormataBQ-Light" w:hAnsi="FormataBQ-Light"/>
                <w:sz w:val="20"/>
                <w:szCs w:val="20"/>
              </w:rPr>
            </w:pPr>
            <w:r>
              <w:rPr>
                <w:rFonts w:ascii="FormataBQ-Light" w:hAnsi="FormataBQ-Light"/>
                <w:sz w:val="20"/>
                <w:szCs w:val="20"/>
              </w:rPr>
              <w:t>Business e</w:t>
            </w:r>
            <w:r w:rsidR="009369F4" w:rsidRPr="00FD0888">
              <w:rPr>
                <w:rFonts w:ascii="FormataBQ-Light" w:hAnsi="FormataBQ-Light"/>
                <w:sz w:val="20"/>
                <w:szCs w:val="20"/>
              </w:rPr>
              <w:t>mail</w:t>
            </w:r>
          </w:p>
        </w:tc>
        <w:sdt>
          <w:sdtPr>
            <w:rPr>
              <w:rFonts w:ascii="FormataBQ-Light" w:hAnsi="FormataBQ-Light"/>
              <w:sz w:val="20"/>
              <w:szCs w:val="20"/>
            </w:rPr>
            <w:id w:val="-359822090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98" w:type="dxa"/>
                <w:gridSpan w:val="2"/>
              </w:tcPr>
              <w:p w:rsidR="009369F4" w:rsidRPr="00FD0888" w:rsidRDefault="009369F4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1493" w:type="dxa"/>
          </w:tcPr>
          <w:p w:rsidR="009369F4" w:rsidRPr="00FD0888" w:rsidRDefault="007C2A53" w:rsidP="00EF552D">
            <w:pPr>
              <w:rPr>
                <w:rFonts w:ascii="FormataBQ-Light" w:hAnsi="FormataBQ-Light"/>
                <w:sz w:val="20"/>
                <w:szCs w:val="20"/>
              </w:rPr>
            </w:pPr>
            <w:r>
              <w:rPr>
                <w:rFonts w:ascii="FormataBQ-Light" w:hAnsi="FormataBQ-Light"/>
                <w:sz w:val="20"/>
                <w:szCs w:val="20"/>
              </w:rPr>
              <w:t>Private e</w:t>
            </w:r>
            <w:r w:rsidR="009369F4" w:rsidRPr="00FD0888">
              <w:rPr>
                <w:rFonts w:ascii="FormataBQ-Light" w:hAnsi="FormataBQ-Light"/>
                <w:sz w:val="20"/>
                <w:szCs w:val="20"/>
              </w:rPr>
              <w:t>mail</w:t>
            </w:r>
          </w:p>
        </w:tc>
        <w:sdt>
          <w:sdtPr>
            <w:rPr>
              <w:rFonts w:ascii="FormataBQ-Light" w:hAnsi="FormataBQ-Light"/>
              <w:sz w:val="20"/>
              <w:szCs w:val="20"/>
            </w:rPr>
            <w:id w:val="650336653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66" w:type="dxa"/>
                <w:gridSpan w:val="3"/>
              </w:tcPr>
              <w:p w:rsidR="009369F4" w:rsidRPr="00FD0888" w:rsidRDefault="009369F4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 w:rsidRPr="00FD088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D4385F" w:rsidRDefault="00CF2747" w:rsidP="000A7D54">
      <w:pPr>
        <w:rPr>
          <w:rFonts w:ascii="FormataBQ-Light" w:hAnsi="FormataBQ-Light"/>
          <w:color w:val="1F497D" w:themeColor="text2"/>
          <w:sz w:val="28"/>
          <w:szCs w:val="28"/>
        </w:rPr>
      </w:pPr>
      <w:r>
        <w:br w:type="page"/>
      </w:r>
      <w:sdt>
        <w:sdtPr>
          <w:rPr>
            <w:rFonts w:ascii="FormataBQ-Light" w:hAnsi="FormataBQ-Light"/>
            <w:color w:val="1F497D" w:themeColor="text2"/>
            <w:sz w:val="28"/>
            <w:szCs w:val="28"/>
          </w:rPr>
          <w:id w:val="-938906873"/>
          <w:lock w:val="sdtContentLocked"/>
          <w:placeholder>
            <w:docPart w:val="5CAAE4F6A528423FBC57DD7D09E40F7A"/>
          </w:placeholder>
          <w:text/>
        </w:sdtPr>
        <w:sdtEndPr/>
        <w:sdtContent>
          <w:r w:rsidR="001D6C83">
            <w:rPr>
              <w:rFonts w:ascii="FormataBQ-Light" w:hAnsi="FormataBQ-Light"/>
              <w:color w:val="1F497D" w:themeColor="text2"/>
              <w:sz w:val="28"/>
              <w:szCs w:val="28"/>
            </w:rPr>
            <w:t>Education</w:t>
          </w:r>
        </w:sdtContent>
      </w:sdt>
      <w:r w:rsidR="001D6C83">
        <w:rPr>
          <w:rFonts w:ascii="FormataBQ-Light" w:hAnsi="FormataBQ-Light"/>
          <w:color w:val="1F497D" w:themeColor="text2"/>
          <w:sz w:val="28"/>
          <w:szCs w:val="28"/>
        </w:rPr>
        <w:tab/>
      </w:r>
    </w:p>
    <w:sdt>
      <w:sdtPr>
        <w:rPr>
          <w:rFonts w:ascii="Helv" w:hAnsi="Helv" w:cs="Helv"/>
          <w:color w:val="000000"/>
          <w:sz w:val="20"/>
          <w:szCs w:val="20"/>
        </w:rPr>
        <w:id w:val="354849440"/>
        <w:lock w:val="sdtContentLocked"/>
        <w:placeholder>
          <w:docPart w:val="F0FE2D3FE8E9449FB043C577EA781A0C"/>
        </w:placeholder>
        <w:text/>
      </w:sdtPr>
      <w:sdtEndPr/>
      <w:sdtContent>
        <w:p w:rsidR="001D6C83" w:rsidRDefault="00CF2747" w:rsidP="001D6C83">
          <w:pPr>
            <w:rPr>
              <w:rFonts w:ascii="FormataBQ-Light" w:hAnsi="FormataBQ-Light"/>
              <w:color w:val="1F497D" w:themeColor="text2"/>
              <w:sz w:val="28"/>
              <w:szCs w:val="28"/>
            </w:rPr>
          </w:pPr>
          <w:r>
            <w:rPr>
              <w:rFonts w:ascii="FormataBQ-Light" w:hAnsi="FormataBQ-Light" w:cs="Helv"/>
              <w:color w:val="1F497D" w:themeColor="text2"/>
              <w:sz w:val="24"/>
              <w:szCs w:val="24"/>
            </w:rPr>
            <w:t>Graduate</w:t>
          </w:r>
          <w:r w:rsidR="004A5FAF" w:rsidRPr="004A5FAF">
            <w:rPr>
              <w:rFonts w:ascii="FormataBQ-Light" w:hAnsi="FormataBQ-Light" w:cs="Helv"/>
              <w:color w:val="1F497D" w:themeColor="text2"/>
              <w:sz w:val="24"/>
              <w:szCs w:val="24"/>
            </w:rPr>
            <w:t xml:space="preserve"> education</w:t>
          </w:r>
        </w:p>
      </w:sdtContent>
    </w:sdt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1D6C83" w:rsidRPr="00253912" w:rsidTr="001D6C83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1901954"/>
            <w:lock w:val="sdtLocked"/>
            <w:placeholder>
              <w:docPart w:val="D440CB3C86494769BBF22294A6A2DE3D"/>
            </w:placeholder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1D6C83" w:rsidRPr="00253912" w:rsidRDefault="0005798D" w:rsidP="001D6C8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</w:tbl>
    <w:p w:rsidR="001D6C83" w:rsidRDefault="001D6C83" w:rsidP="001D6C83">
      <w:pPr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4"/>
          <w:szCs w:val="24"/>
        </w:rPr>
        <w:br/>
      </w:r>
      <w:sdt>
        <w:sdtPr>
          <w:rPr>
            <w:rFonts w:ascii="FormataBQ-Light" w:hAnsi="FormataBQ-Light"/>
            <w:color w:val="1F497D" w:themeColor="text2"/>
            <w:sz w:val="24"/>
            <w:szCs w:val="24"/>
          </w:rPr>
          <w:id w:val="-882399338"/>
          <w:lock w:val="sdtContentLocked"/>
          <w:placeholder>
            <w:docPart w:val="2A00ABC179C24337A972417622CFA9A4"/>
          </w:placeholder>
          <w:text/>
        </w:sdtPr>
        <w:sdtEndPr/>
        <w:sdtContent>
          <w:r w:rsidR="00F0250E">
            <w:rPr>
              <w:rFonts w:ascii="FormataBQ-Light" w:hAnsi="FormataBQ-Light"/>
              <w:color w:val="1F497D" w:themeColor="text2"/>
              <w:sz w:val="24"/>
              <w:szCs w:val="24"/>
            </w:rPr>
            <w:t>Specialty training</w:t>
          </w:r>
        </w:sdtContent>
      </w:sdt>
    </w:p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1D6C83" w:rsidRPr="00253912" w:rsidTr="001D6C83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491752333"/>
            <w:lock w:val="sdtLocked"/>
            <w:placeholder>
              <w:docPart w:val="14C0C9BEE23E4C8D96F81B85737CB72E"/>
            </w:placeholder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1D6C83" w:rsidRPr="00253912" w:rsidRDefault="0005798D" w:rsidP="001D6C83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</w:tbl>
    <w:p w:rsidR="00F0250E" w:rsidRDefault="00F0250E" w:rsidP="00F0250E">
      <w:pPr>
        <w:tabs>
          <w:tab w:val="left" w:pos="3285"/>
        </w:tabs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8"/>
          <w:szCs w:val="28"/>
        </w:rPr>
        <w:br/>
      </w:r>
      <w:sdt>
        <w:sdtPr>
          <w:rPr>
            <w:rFonts w:ascii="FormataBQ-Light" w:hAnsi="FormataBQ-Light"/>
            <w:color w:val="1F497D" w:themeColor="text2"/>
            <w:sz w:val="28"/>
            <w:szCs w:val="28"/>
          </w:rPr>
          <w:id w:val="-430426620"/>
          <w:lock w:val="sdtContentLocked"/>
          <w:placeholder>
            <w:docPart w:val="EA35197DCFD745A5A4BBF1B5EE58A27C"/>
          </w:placeholder>
          <w:text/>
        </w:sdtPr>
        <w:sdtEndPr/>
        <w:sdtContent>
          <w:r>
            <w:rPr>
              <w:rFonts w:ascii="FormataBQ-Light" w:hAnsi="FormataBQ-Light"/>
              <w:color w:val="1F497D" w:themeColor="text2"/>
              <w:sz w:val="28"/>
              <w:szCs w:val="28"/>
            </w:rPr>
            <w:t>Professional Information</w:t>
          </w:r>
        </w:sdtContent>
      </w:sdt>
      <w:r>
        <w:rPr>
          <w:rFonts w:ascii="FormataBQ-Light" w:hAnsi="FormataBQ-Light"/>
          <w:color w:val="1F497D" w:themeColor="text2"/>
          <w:sz w:val="28"/>
          <w:szCs w:val="28"/>
        </w:rPr>
        <w:tab/>
      </w:r>
    </w:p>
    <w:sdt>
      <w:sdtPr>
        <w:rPr>
          <w:rFonts w:ascii="FormataBQ-Light" w:hAnsi="FormataBQ-Light"/>
          <w:color w:val="1F497D" w:themeColor="text2"/>
          <w:sz w:val="24"/>
          <w:szCs w:val="24"/>
        </w:rPr>
        <w:id w:val="-1894803669"/>
        <w:lock w:val="sdtContentLocked"/>
        <w:placeholder>
          <w:docPart w:val="4AB5BB66042A4E0C91A63772BD5DF5C7"/>
        </w:placeholder>
        <w:text/>
      </w:sdtPr>
      <w:sdtEndPr/>
      <w:sdtContent>
        <w:p w:rsidR="00F0250E" w:rsidRDefault="00F0250E" w:rsidP="00F0250E">
          <w:pPr>
            <w:rPr>
              <w:rFonts w:ascii="FormataBQ-Light" w:hAnsi="FormataBQ-Light"/>
              <w:color w:val="1F497D" w:themeColor="text2"/>
              <w:sz w:val="28"/>
              <w:szCs w:val="28"/>
            </w:rPr>
          </w:pPr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>Current professional positions (include title and institution)</w:t>
          </w:r>
        </w:p>
      </w:sdtContent>
    </w:sdt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F0250E" w:rsidRPr="00253912" w:rsidTr="005F0246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1458289998"/>
            <w:lock w:val="sdtLocked"/>
            <w:placeholder>
              <w:docPart w:val="CDCBE5E8509A46E9A5F76827E6CD882F"/>
            </w:placeholder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F0250E" w:rsidRPr="00253912" w:rsidRDefault="0005798D" w:rsidP="005F0246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</w:tbl>
    <w:p w:rsidR="00F0250E" w:rsidRDefault="00F0250E" w:rsidP="00F0250E">
      <w:pPr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4"/>
          <w:szCs w:val="24"/>
        </w:rPr>
        <w:br/>
      </w:r>
      <w:sdt>
        <w:sdtPr>
          <w:rPr>
            <w:rFonts w:ascii="FormataBQ-Light" w:hAnsi="FormataBQ-Light"/>
            <w:color w:val="1F497D" w:themeColor="text2"/>
            <w:sz w:val="24"/>
            <w:szCs w:val="24"/>
          </w:rPr>
          <w:id w:val="-1286736005"/>
          <w:lock w:val="sdtContentLocked"/>
          <w:placeholder>
            <w:docPart w:val="5A20BBA24F964CD29FC876928595BE98"/>
          </w:placeholder>
          <w:text/>
        </w:sdtPr>
        <w:sdtEndPr/>
        <w:sdtContent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>Current academic positions</w:t>
          </w:r>
          <w:r w:rsidR="00E52125">
            <w:rPr>
              <w:rFonts w:ascii="FormataBQ-Light" w:hAnsi="FormataBQ-Light"/>
              <w:color w:val="1F497D" w:themeColor="text2"/>
              <w:sz w:val="24"/>
              <w:szCs w:val="24"/>
            </w:rPr>
            <w:t xml:space="preserve"> (include title and institution</w:t>
          </w:r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>)</w:t>
          </w:r>
        </w:sdtContent>
      </w:sdt>
    </w:p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F0250E" w:rsidRPr="00253912" w:rsidTr="005F0246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2072101389"/>
            <w:lock w:val="sdtLocked"/>
            <w:placeholder>
              <w:docPart w:val="BFC5621A37DE4EA798BD63E25BFE0DC9"/>
            </w:placeholder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F0250E" w:rsidRPr="00253912" w:rsidRDefault="0005798D" w:rsidP="005F0246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</w:tbl>
    <w:p w:rsidR="00DD07A8" w:rsidRDefault="00DD07A8" w:rsidP="001D5186">
      <w:pPr>
        <w:tabs>
          <w:tab w:val="left" w:pos="3285"/>
        </w:tabs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</w:p>
    <w:p w:rsidR="00DD07A8" w:rsidRDefault="00DD07A8">
      <w:pPr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8"/>
          <w:szCs w:val="28"/>
        </w:rPr>
        <w:br w:type="page"/>
      </w:r>
    </w:p>
    <w:p w:rsidR="001D5186" w:rsidRDefault="000A7D54" w:rsidP="001D5186">
      <w:pPr>
        <w:tabs>
          <w:tab w:val="left" w:pos="3285"/>
        </w:tabs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sdt>
        <w:sdtPr>
          <w:rPr>
            <w:rFonts w:ascii="FormataBQ-Light" w:hAnsi="FormataBQ-Light"/>
            <w:color w:val="1F497D" w:themeColor="text2"/>
            <w:sz w:val="28"/>
            <w:szCs w:val="28"/>
          </w:rPr>
          <w:id w:val="-1539969191"/>
          <w:lock w:val="sdtContentLocked"/>
          <w:text/>
        </w:sdtPr>
        <w:sdtEndPr/>
        <w:sdtContent>
          <w:r w:rsidR="001D5186">
            <w:rPr>
              <w:rFonts w:ascii="FormataBQ-Light" w:hAnsi="FormataBQ-Light"/>
              <w:color w:val="1F497D" w:themeColor="text2"/>
              <w:sz w:val="28"/>
              <w:szCs w:val="28"/>
            </w:rPr>
            <w:t>AO History</w:t>
          </w:r>
        </w:sdtContent>
      </w:sdt>
      <w:r w:rsidR="001D5186">
        <w:rPr>
          <w:rFonts w:ascii="FormataBQ-Light" w:hAnsi="FormataBQ-Light"/>
          <w:color w:val="1F497D" w:themeColor="text2"/>
          <w:sz w:val="28"/>
          <w:szCs w:val="28"/>
        </w:rPr>
        <w:tab/>
      </w:r>
      <w:bookmarkStart w:id="0" w:name="_GoBack"/>
      <w:bookmarkEnd w:id="0"/>
    </w:p>
    <w:sdt>
      <w:sdtPr>
        <w:rPr>
          <w:rFonts w:ascii="FormataBQ-Light" w:hAnsi="FormataBQ-Light"/>
          <w:color w:val="1F497D" w:themeColor="text2"/>
          <w:sz w:val="24"/>
          <w:szCs w:val="24"/>
        </w:rPr>
        <w:id w:val="-1558230703"/>
        <w:lock w:val="sdtContentLocked"/>
        <w:text/>
      </w:sdtPr>
      <w:sdtEndPr/>
      <w:sdtContent>
        <w:p w:rsidR="001D5186" w:rsidRDefault="001D5186" w:rsidP="001D5186">
          <w:pPr>
            <w:rPr>
              <w:rFonts w:ascii="FormataBQ-Light" w:hAnsi="FormataBQ-Light"/>
              <w:color w:val="1F497D" w:themeColor="text2"/>
              <w:sz w:val="28"/>
              <w:szCs w:val="28"/>
            </w:rPr>
          </w:pPr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 xml:space="preserve">AO </w:t>
          </w:r>
          <w:r w:rsidR="00E52125">
            <w:rPr>
              <w:rFonts w:ascii="FormataBQ-Light" w:hAnsi="FormataBQ-Light"/>
              <w:color w:val="1F497D" w:themeColor="text2"/>
              <w:sz w:val="24"/>
              <w:szCs w:val="24"/>
            </w:rPr>
            <w:t>a</w:t>
          </w:r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>ctivities (</w:t>
          </w:r>
          <w:r w:rsidR="007F17BB">
            <w:rPr>
              <w:rFonts w:ascii="FormataBQ-Light" w:hAnsi="FormataBQ-Light"/>
              <w:color w:val="1F497D" w:themeColor="text2"/>
              <w:sz w:val="24"/>
              <w:szCs w:val="24"/>
            </w:rPr>
            <w:t>courses/training, faculty, council, board/commission</w:t>
          </w:r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>)</w:t>
          </w:r>
        </w:p>
      </w:sdtContent>
    </w:sdt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1D5186" w:rsidRPr="00253912" w:rsidTr="005F0246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  <w:lang w:val="de-CH"/>
            </w:rPr>
            <w:id w:val="215245869"/>
            <w:lock w:val="sdtLocked"/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1D5186" w:rsidRPr="00253912" w:rsidRDefault="0062260C" w:rsidP="0062260C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Click here to enter text</w:t>
                </w:r>
              </w:p>
            </w:tc>
          </w:sdtContent>
        </w:sdt>
      </w:tr>
    </w:tbl>
    <w:p w:rsidR="001D5186" w:rsidRDefault="00744C8A" w:rsidP="001D5186">
      <w:pPr>
        <w:tabs>
          <w:tab w:val="left" w:pos="3285"/>
        </w:tabs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8"/>
          <w:szCs w:val="28"/>
        </w:rPr>
        <w:br/>
      </w:r>
      <w:sdt>
        <w:sdtPr>
          <w:rPr>
            <w:rFonts w:ascii="FormataBQ-Light" w:hAnsi="FormataBQ-Light"/>
            <w:color w:val="1F497D" w:themeColor="text2"/>
            <w:sz w:val="28"/>
            <w:szCs w:val="28"/>
          </w:rPr>
          <w:id w:val="-1805610640"/>
          <w:lock w:val="sdtContentLocked"/>
          <w:text/>
        </w:sdtPr>
        <w:sdtEndPr/>
        <w:sdtContent>
          <w:r>
            <w:rPr>
              <w:rFonts w:ascii="FormataBQ-Light" w:hAnsi="FormataBQ-Light"/>
              <w:color w:val="1F497D" w:themeColor="text2"/>
              <w:sz w:val="28"/>
              <w:szCs w:val="28"/>
            </w:rPr>
            <w:t>Bibliography</w:t>
          </w:r>
        </w:sdtContent>
      </w:sdt>
      <w:r w:rsidR="001D5186">
        <w:rPr>
          <w:rFonts w:ascii="FormataBQ-Light" w:hAnsi="FormataBQ-Light"/>
          <w:color w:val="1F497D" w:themeColor="text2"/>
          <w:sz w:val="28"/>
          <w:szCs w:val="28"/>
        </w:rPr>
        <w:tab/>
      </w:r>
    </w:p>
    <w:sdt>
      <w:sdtPr>
        <w:rPr>
          <w:rFonts w:ascii="FormataBQ-Light" w:hAnsi="FormataBQ-Light"/>
          <w:color w:val="1F497D" w:themeColor="text2"/>
          <w:sz w:val="24"/>
          <w:szCs w:val="24"/>
        </w:rPr>
        <w:id w:val="-617059431"/>
        <w:lock w:val="sdtContentLocked"/>
        <w:text/>
      </w:sdtPr>
      <w:sdtEndPr/>
      <w:sdtContent>
        <w:p w:rsidR="001D5186" w:rsidRDefault="00744C8A" w:rsidP="001D5186">
          <w:pPr>
            <w:rPr>
              <w:rFonts w:ascii="FormataBQ-Light" w:hAnsi="FormataBQ-Light"/>
              <w:color w:val="1F497D" w:themeColor="text2"/>
              <w:sz w:val="28"/>
              <w:szCs w:val="28"/>
            </w:rPr>
          </w:pPr>
          <w:r>
            <w:rPr>
              <w:rFonts w:ascii="FormataBQ-Light" w:hAnsi="FormataBQ-Light"/>
              <w:color w:val="1F497D" w:themeColor="text2"/>
              <w:sz w:val="24"/>
              <w:szCs w:val="24"/>
            </w:rPr>
            <w:t>Peer-reviewed publications</w:t>
          </w:r>
        </w:p>
      </w:sdtContent>
    </w:sdt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1D5186" w:rsidRPr="00253912" w:rsidTr="005F0246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826484314"/>
            <w:lock w:val="sdtLocked"/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1D5186" w:rsidRPr="00253912" w:rsidRDefault="00EB08FD" w:rsidP="00EB08F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Five most recent</w:t>
                </w:r>
              </w:p>
            </w:tc>
          </w:sdtContent>
        </w:sdt>
      </w:tr>
    </w:tbl>
    <w:p w:rsidR="001D5186" w:rsidRDefault="001D5186" w:rsidP="001D5186">
      <w:pPr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4"/>
          <w:szCs w:val="24"/>
        </w:rPr>
        <w:br/>
      </w:r>
      <w:sdt>
        <w:sdtPr>
          <w:rPr>
            <w:rFonts w:ascii="FormataBQ-Light" w:hAnsi="FormataBQ-Light"/>
            <w:color w:val="1F497D" w:themeColor="text2"/>
            <w:sz w:val="24"/>
            <w:szCs w:val="24"/>
          </w:rPr>
          <w:id w:val="-1595553726"/>
          <w:lock w:val="sdtContentLocked"/>
          <w:text/>
        </w:sdtPr>
        <w:sdtEndPr/>
        <w:sdtContent>
          <w:r w:rsidR="00744C8A">
            <w:rPr>
              <w:rFonts w:ascii="FormataBQ-Light" w:hAnsi="FormataBQ-Light"/>
              <w:color w:val="1F497D" w:themeColor="text2"/>
              <w:sz w:val="24"/>
              <w:szCs w:val="24"/>
            </w:rPr>
            <w:t xml:space="preserve">Editorial </w:t>
          </w:r>
          <w:r w:rsidR="00E52125">
            <w:rPr>
              <w:rFonts w:ascii="FormataBQ-Light" w:hAnsi="FormataBQ-Light"/>
              <w:color w:val="1F497D" w:themeColor="text2"/>
              <w:sz w:val="24"/>
              <w:szCs w:val="24"/>
            </w:rPr>
            <w:t>a</w:t>
          </w:r>
          <w:r w:rsidR="00744C8A">
            <w:rPr>
              <w:rFonts w:ascii="FormataBQ-Light" w:hAnsi="FormataBQ-Light"/>
              <w:color w:val="1F497D" w:themeColor="text2"/>
              <w:sz w:val="24"/>
              <w:szCs w:val="24"/>
            </w:rPr>
            <w:t>ctivities</w:t>
          </w:r>
        </w:sdtContent>
      </w:sdt>
    </w:p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1D5186" w:rsidRPr="00253912" w:rsidTr="005F0246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241559849"/>
            <w:lock w:val="sdtLocked"/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1D5186" w:rsidRPr="00253912" w:rsidRDefault="00EB08FD" w:rsidP="00EB08F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Five most recent</w:t>
                </w:r>
              </w:p>
            </w:tc>
          </w:sdtContent>
        </w:sdt>
      </w:tr>
    </w:tbl>
    <w:p w:rsidR="00126727" w:rsidRDefault="00126727" w:rsidP="00126727">
      <w:pPr>
        <w:spacing w:line="240" w:lineRule="auto"/>
        <w:rPr>
          <w:rFonts w:ascii="FormataBQ-Light" w:hAnsi="FormataBQ-Light"/>
          <w:color w:val="1F497D" w:themeColor="text2"/>
          <w:sz w:val="28"/>
          <w:szCs w:val="28"/>
        </w:rPr>
      </w:pPr>
      <w:r>
        <w:rPr>
          <w:rFonts w:ascii="FormataBQ-Light" w:hAnsi="FormataBQ-Light"/>
          <w:color w:val="1F497D" w:themeColor="text2"/>
          <w:sz w:val="24"/>
          <w:szCs w:val="24"/>
        </w:rPr>
        <w:br/>
      </w:r>
      <w:sdt>
        <w:sdtPr>
          <w:rPr>
            <w:rFonts w:ascii="FormataBQ-Light" w:hAnsi="FormataBQ-Light"/>
            <w:color w:val="1F497D" w:themeColor="text2"/>
            <w:sz w:val="24"/>
            <w:szCs w:val="24"/>
          </w:rPr>
          <w:id w:val="43342161"/>
          <w:lock w:val="sdtContentLocked"/>
          <w:text/>
        </w:sdtPr>
        <w:sdtEndPr/>
        <w:sdtContent>
          <w:r w:rsidR="00246A6D">
            <w:rPr>
              <w:rFonts w:ascii="FormataBQ-Light" w:hAnsi="FormataBQ-Light"/>
              <w:color w:val="1F497D" w:themeColor="text2"/>
              <w:sz w:val="24"/>
              <w:szCs w:val="24"/>
            </w:rPr>
            <w:t>Other relevant activities/</w:t>
          </w:r>
          <w:r w:rsidR="00E52125">
            <w:rPr>
              <w:rFonts w:ascii="FormataBQ-Light" w:hAnsi="FormataBQ-Light"/>
              <w:color w:val="1F497D" w:themeColor="text2"/>
              <w:sz w:val="24"/>
              <w:szCs w:val="24"/>
            </w:rPr>
            <w:t>and memberships</w:t>
          </w:r>
        </w:sdtContent>
      </w:sdt>
    </w:p>
    <w:tbl>
      <w:tblPr>
        <w:tblStyle w:val="TableGrid"/>
        <w:tblW w:w="10829" w:type="dxa"/>
        <w:tblCellSpacing w:w="56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829"/>
      </w:tblGrid>
      <w:tr w:rsidR="00126727" w:rsidRPr="00253912" w:rsidTr="005F0246">
        <w:trPr>
          <w:trHeight w:val="1134"/>
          <w:tblCellSpacing w:w="56" w:type="dxa"/>
        </w:trPr>
        <w:sdt>
          <w:sdtPr>
            <w:rPr>
              <w:rFonts w:ascii="FormataBQ-Light" w:hAnsi="FormataBQ-Light"/>
              <w:sz w:val="20"/>
              <w:szCs w:val="20"/>
            </w:rPr>
            <w:id w:val="-1126779208"/>
            <w:lock w:val="sdtLocked"/>
            <w:showingPlcHdr/>
            <w:text w:multiLine="1"/>
          </w:sdtPr>
          <w:sdtEndPr/>
          <w:sdtContent>
            <w:tc>
              <w:tcPr>
                <w:tcW w:w="10605" w:type="dxa"/>
                <w:tcBorders>
                  <w:top w:val="single" w:sz="4" w:space="0" w:color="1F497D" w:themeColor="text2"/>
                  <w:left w:val="single" w:sz="4" w:space="0" w:color="1F497D" w:themeColor="text2"/>
                  <w:bottom w:val="single" w:sz="4" w:space="0" w:color="1F497D" w:themeColor="text2"/>
                  <w:right w:val="single" w:sz="4" w:space="0" w:color="1F497D" w:themeColor="text2"/>
                </w:tcBorders>
                <w:shd w:val="clear" w:color="auto" w:fill="DBE5F1" w:themeFill="accent1" w:themeFillTint="33"/>
              </w:tcPr>
              <w:p w:rsidR="00126727" w:rsidRPr="00253912" w:rsidRDefault="00EB08FD" w:rsidP="00EB08FD">
                <w:pPr>
                  <w:rPr>
                    <w:rFonts w:ascii="FormataBQ-Light" w:hAnsi="FormataBQ-Light"/>
                    <w:sz w:val="20"/>
                    <w:szCs w:val="20"/>
                  </w:rPr>
                </w:pPr>
                <w:r>
                  <w:rPr>
                    <w:rStyle w:val="PlaceholderText"/>
                    <w:sz w:val="20"/>
                    <w:szCs w:val="20"/>
                  </w:rPr>
                  <w:t>Five most recent</w:t>
                </w:r>
              </w:p>
            </w:tc>
          </w:sdtContent>
        </w:sdt>
      </w:tr>
    </w:tbl>
    <w:p w:rsidR="001D6C83" w:rsidRPr="00DD07A8" w:rsidRDefault="001D6C83" w:rsidP="00DD07A8">
      <w:pPr>
        <w:rPr>
          <w:rFonts w:ascii="FormataBQ-Light" w:hAnsi="FormataBQ-Light"/>
          <w:color w:val="1F497D" w:themeColor="text2"/>
          <w:sz w:val="28"/>
          <w:szCs w:val="28"/>
        </w:rPr>
      </w:pPr>
    </w:p>
    <w:sectPr w:rsidR="001D6C83" w:rsidRPr="00DD07A8" w:rsidSect="00FD0888">
      <w:headerReference w:type="default" r:id="rId10"/>
      <w:footerReference w:type="default" r:id="rId11"/>
      <w:pgSz w:w="12240" w:h="15840"/>
      <w:pgMar w:top="1134" w:right="851" w:bottom="1134" w:left="85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B23" w:rsidRDefault="00A87B23" w:rsidP="00531F9C">
      <w:pPr>
        <w:spacing w:after="0" w:line="240" w:lineRule="auto"/>
      </w:pPr>
      <w:r>
        <w:separator/>
      </w:r>
    </w:p>
  </w:endnote>
  <w:endnote w:type="continuationSeparator" w:id="0">
    <w:p w:rsidR="00A87B23" w:rsidRDefault="00A87B23" w:rsidP="00531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mataBQ-Light">
    <w:panose1 w:val="02000503040000020004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888" w:rsidRDefault="00FD0888">
    <w:pPr>
      <w:pStyle w:val="Footer"/>
      <w:jc w:val="right"/>
    </w:pPr>
  </w:p>
  <w:p w:rsidR="00FD0888" w:rsidRDefault="00FD0888">
    <w:pPr>
      <w:pStyle w:val="Footer"/>
      <w:jc w:val="right"/>
    </w:pPr>
  </w:p>
  <w:p w:rsidR="00FD0888" w:rsidRPr="00574A2D" w:rsidRDefault="000A7D54">
    <w:pPr>
      <w:pStyle w:val="Footer"/>
      <w:jc w:val="right"/>
      <w:rPr>
        <w:rFonts w:ascii="FormataBQ-Light" w:hAnsi="FormataBQ-Light"/>
        <w:sz w:val="16"/>
        <w:szCs w:val="16"/>
      </w:rPr>
    </w:pPr>
    <w:sdt>
      <w:sdtPr>
        <w:rPr>
          <w:rFonts w:ascii="FormataBQ-Light" w:hAnsi="FormataBQ-Light"/>
          <w:sz w:val="16"/>
          <w:szCs w:val="16"/>
        </w:rPr>
        <w:id w:val="-83238179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FormataBQ-Light" w:hAnsi="FormataBQ-Light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FD0888" w:rsidRPr="00574A2D">
              <w:rPr>
                <w:rFonts w:ascii="FormataBQ-Light" w:hAnsi="FormataBQ-Light"/>
                <w:sz w:val="16"/>
                <w:szCs w:val="16"/>
              </w:rPr>
              <w:t xml:space="preserve"> Summary of </w:t>
            </w:r>
            <w:r w:rsidR="00FD0888">
              <w:rPr>
                <w:rFonts w:ascii="FormataBQ-Light" w:hAnsi="FormataBQ-Light"/>
                <w:sz w:val="16"/>
                <w:szCs w:val="16"/>
              </w:rPr>
              <w:t>Curriculum V</w:t>
            </w:r>
            <w:r w:rsidR="00FD0888" w:rsidRPr="00574A2D">
              <w:rPr>
                <w:rFonts w:ascii="FormataBQ-Light" w:hAnsi="FormataBQ-Light"/>
                <w:sz w:val="16"/>
                <w:szCs w:val="16"/>
              </w:rPr>
              <w:t xml:space="preserve">itae  |  Page </w:t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fldChar w:fldCharType="begin"/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instrText xml:space="preserve"> PAGE </w:instrText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fldChar w:fldCharType="separate"/>
            </w:r>
            <w:r>
              <w:rPr>
                <w:rFonts w:ascii="FormataBQ-Light" w:hAnsi="FormataBQ-Light"/>
                <w:bCs/>
                <w:noProof/>
                <w:sz w:val="16"/>
                <w:szCs w:val="16"/>
              </w:rPr>
              <w:t>2</w:t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fldChar w:fldCharType="end"/>
            </w:r>
            <w:r w:rsidR="00FD0888" w:rsidRPr="00574A2D">
              <w:rPr>
                <w:rFonts w:ascii="FormataBQ-Light" w:hAnsi="FormataBQ-Light"/>
                <w:sz w:val="16"/>
                <w:szCs w:val="16"/>
              </w:rPr>
              <w:t xml:space="preserve"> of </w:t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fldChar w:fldCharType="begin"/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instrText xml:space="preserve"> NUMPAGES  </w:instrText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fldChar w:fldCharType="separate"/>
            </w:r>
            <w:r>
              <w:rPr>
                <w:rFonts w:ascii="FormataBQ-Light" w:hAnsi="FormataBQ-Light"/>
                <w:bCs/>
                <w:noProof/>
                <w:sz w:val="16"/>
                <w:szCs w:val="16"/>
              </w:rPr>
              <w:t>3</w:t>
            </w:r>
            <w:r w:rsidR="00FD0888" w:rsidRPr="00574A2D">
              <w:rPr>
                <w:rFonts w:ascii="FormataBQ-Light" w:hAnsi="FormataBQ-Light"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FD0888" w:rsidRPr="00574A2D" w:rsidRDefault="00FD08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B23" w:rsidRDefault="00A87B23" w:rsidP="00531F9C">
      <w:pPr>
        <w:spacing w:after="0" w:line="240" w:lineRule="auto"/>
      </w:pPr>
      <w:r>
        <w:separator/>
      </w:r>
    </w:p>
  </w:footnote>
  <w:footnote w:type="continuationSeparator" w:id="0">
    <w:p w:rsidR="00A87B23" w:rsidRDefault="00A87B23" w:rsidP="00531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888" w:rsidRDefault="000176C1" w:rsidP="000A7D54">
    <w:pPr>
      <w:pStyle w:val="Header"/>
      <w:ind w:left="-142"/>
    </w:pPr>
    <w:r>
      <w:rPr>
        <w:noProof/>
        <w:lang w:val="en-GB" w:eastAsia="ja-JP"/>
      </w:rPr>
      <w:drawing>
        <wp:anchor distT="0" distB="0" distL="114300" distR="114300" simplePos="0" relativeHeight="251658752" behindDoc="0" locked="1" layoutInCell="1" allowOverlap="1" wp14:anchorId="7F64481A" wp14:editId="452F0E19">
          <wp:simplePos x="0" y="0"/>
          <wp:positionH relativeFrom="page">
            <wp:posOffset>584791</wp:posOffset>
          </wp:positionH>
          <wp:positionV relativeFrom="page">
            <wp:posOffset>446567</wp:posOffset>
          </wp:positionV>
          <wp:extent cx="586800" cy="514800"/>
          <wp:effectExtent l="0" t="0" r="3810" b="0"/>
          <wp:wrapTopAndBottom/>
          <wp:docPr id="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OTrauma 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8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C1"/>
    <w:rsid w:val="00004CC7"/>
    <w:rsid w:val="000176C1"/>
    <w:rsid w:val="00024727"/>
    <w:rsid w:val="0005798D"/>
    <w:rsid w:val="00072383"/>
    <w:rsid w:val="000A7D54"/>
    <w:rsid w:val="000B37DE"/>
    <w:rsid w:val="000E3720"/>
    <w:rsid w:val="00112A86"/>
    <w:rsid w:val="00126727"/>
    <w:rsid w:val="001720FE"/>
    <w:rsid w:val="001C011E"/>
    <w:rsid w:val="001D5186"/>
    <w:rsid w:val="001D6C83"/>
    <w:rsid w:val="00211F4F"/>
    <w:rsid w:val="00246A6D"/>
    <w:rsid w:val="00253912"/>
    <w:rsid w:val="002E6D72"/>
    <w:rsid w:val="00311EF7"/>
    <w:rsid w:val="00317A83"/>
    <w:rsid w:val="003A5413"/>
    <w:rsid w:val="003C03E5"/>
    <w:rsid w:val="003C4275"/>
    <w:rsid w:val="00403300"/>
    <w:rsid w:val="00416390"/>
    <w:rsid w:val="00497A73"/>
    <w:rsid w:val="004A5FAF"/>
    <w:rsid w:val="00531F9C"/>
    <w:rsid w:val="005661B0"/>
    <w:rsid w:val="00574A2D"/>
    <w:rsid w:val="005874B1"/>
    <w:rsid w:val="005B7122"/>
    <w:rsid w:val="005F0246"/>
    <w:rsid w:val="0062260C"/>
    <w:rsid w:val="00650594"/>
    <w:rsid w:val="00697508"/>
    <w:rsid w:val="006B2107"/>
    <w:rsid w:val="00743E02"/>
    <w:rsid w:val="00744C8A"/>
    <w:rsid w:val="007612BF"/>
    <w:rsid w:val="007935E3"/>
    <w:rsid w:val="0079719E"/>
    <w:rsid w:val="007C2A53"/>
    <w:rsid w:val="007C45FE"/>
    <w:rsid w:val="007F17BB"/>
    <w:rsid w:val="00880494"/>
    <w:rsid w:val="00890228"/>
    <w:rsid w:val="008E1C1B"/>
    <w:rsid w:val="00913347"/>
    <w:rsid w:val="009369F4"/>
    <w:rsid w:val="0093715F"/>
    <w:rsid w:val="00971D86"/>
    <w:rsid w:val="0097462B"/>
    <w:rsid w:val="00A51A86"/>
    <w:rsid w:val="00A87B23"/>
    <w:rsid w:val="00AD133B"/>
    <w:rsid w:val="00B23399"/>
    <w:rsid w:val="00B94255"/>
    <w:rsid w:val="00BB7518"/>
    <w:rsid w:val="00BC20A0"/>
    <w:rsid w:val="00CF2747"/>
    <w:rsid w:val="00CF6734"/>
    <w:rsid w:val="00D4385F"/>
    <w:rsid w:val="00DD07A8"/>
    <w:rsid w:val="00DF6E35"/>
    <w:rsid w:val="00E02B2C"/>
    <w:rsid w:val="00E0606C"/>
    <w:rsid w:val="00E202D0"/>
    <w:rsid w:val="00E24A00"/>
    <w:rsid w:val="00E52125"/>
    <w:rsid w:val="00EB05F8"/>
    <w:rsid w:val="00EB08FD"/>
    <w:rsid w:val="00EF552D"/>
    <w:rsid w:val="00F0250E"/>
    <w:rsid w:val="00F23FB3"/>
    <w:rsid w:val="00F64900"/>
    <w:rsid w:val="00FC2B84"/>
    <w:rsid w:val="00FD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90C7B0A-4573-4698-A619-E4999A3D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2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3715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1F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F9C"/>
  </w:style>
  <w:style w:type="paragraph" w:styleId="Footer">
    <w:name w:val="footer"/>
    <w:basedOn w:val="Normal"/>
    <w:link w:val="FooterChar"/>
    <w:uiPriority w:val="99"/>
    <w:unhideWhenUsed/>
    <w:rsid w:val="00531F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F9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17A8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17A8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17A8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17A83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ivate%20Files\cstark\Downloads\AO_Officer_application_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399495B26549368EA755647B58E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57DE3-8351-4C90-AF0F-9D1966A7A2F1}"/>
      </w:docPartPr>
      <w:docPartBody>
        <w:p w:rsidR="00164CF4" w:rsidRDefault="00A84C89">
          <w:pPr>
            <w:pStyle w:val="DE399495B26549368EA755647B58EA9B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5FF2ADE5F27F47D8BA69D17C6FBF8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D3EE6-91D2-46AB-95A9-7E5D7C8AF5E8}"/>
      </w:docPartPr>
      <w:docPartBody>
        <w:p w:rsidR="00164CF4" w:rsidRDefault="00A84C89">
          <w:pPr>
            <w:pStyle w:val="5FF2ADE5F27F47D8BA69D17C6FBF8A46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FD664659243341B88BA215A27605B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612D4-2800-4F5E-A178-FC8CBC6608A9}"/>
      </w:docPartPr>
      <w:docPartBody>
        <w:p w:rsidR="00164CF4" w:rsidRDefault="00A84C89">
          <w:pPr>
            <w:pStyle w:val="FD664659243341B88BA215A27605B634"/>
          </w:pPr>
          <w:r w:rsidRPr="00E02B2C">
            <w:rPr>
              <w:rStyle w:val="PlaceholderText"/>
              <w:rFonts w:ascii="FormataBQ-Light" w:hAnsi="FormataBQ-Light"/>
              <w:color w:val="7F7F7F" w:themeColor="text1" w:themeTint="80"/>
              <w:sz w:val="28"/>
              <w:szCs w:val="28"/>
            </w:rPr>
            <w:t>Click here to enter text</w:t>
          </w:r>
        </w:p>
      </w:docPartBody>
    </w:docPart>
    <w:docPart>
      <w:docPartPr>
        <w:name w:val="67FE268E2A0742C1821C838F3DCFB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3E073-56AF-498B-94AB-2FC16A17419D}"/>
      </w:docPartPr>
      <w:docPartBody>
        <w:p w:rsidR="00164CF4" w:rsidRDefault="00A84C89">
          <w:pPr>
            <w:pStyle w:val="67FE268E2A0742C1821C838F3DCFB5F5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38B7667E4121462193FEE896E30EA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5D0BF-DE51-4C92-B28E-15E2312C81CE}"/>
      </w:docPartPr>
      <w:docPartBody>
        <w:p w:rsidR="00164CF4" w:rsidRDefault="00A84C89">
          <w:pPr>
            <w:pStyle w:val="38B7667E4121462193FEE896E30EA44E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8EB20C35F08D47FCBACB17F779DD7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FD543-0F4D-4075-9B70-6B498C55AF92}"/>
      </w:docPartPr>
      <w:docPartBody>
        <w:p w:rsidR="00164CF4" w:rsidRDefault="00A84C89">
          <w:pPr>
            <w:pStyle w:val="8EB20C35F08D47FCBACB17F779DD7731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7610DF4BE43F4A2BA6FC908A154C6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B8CF6-C90F-4AD3-9CAE-3AAB5E5DF6AC}"/>
      </w:docPartPr>
      <w:docPartBody>
        <w:p w:rsidR="00164CF4" w:rsidRDefault="00A84C89">
          <w:pPr>
            <w:pStyle w:val="7610DF4BE43F4A2BA6FC908A154C67AF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E8112C887ED64228BFDCD8D80C69F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C2EF6-9547-4F67-956C-677DBA395103}"/>
      </w:docPartPr>
      <w:docPartBody>
        <w:p w:rsidR="00164CF4" w:rsidRDefault="00A84C89">
          <w:pPr>
            <w:pStyle w:val="E8112C887ED64228BFDCD8D80C69F0DD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062959A2A4404A598C93A19EDB59D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A4D88-AA07-4507-BAFF-DBDDFFF6736D}"/>
      </w:docPartPr>
      <w:docPartBody>
        <w:p w:rsidR="00164CF4" w:rsidRDefault="00A84C89">
          <w:pPr>
            <w:pStyle w:val="062959A2A4404A598C93A19EDB59D36C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81763D84C6374A4EBA5DC542AB9E0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C6892-A695-4843-B6F2-E74E82111FDA}"/>
      </w:docPartPr>
      <w:docPartBody>
        <w:p w:rsidR="00164CF4" w:rsidRDefault="00A84C89">
          <w:pPr>
            <w:pStyle w:val="81763D84C6374A4EBA5DC542AB9E00CC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9120850571E64050A750D10780DC2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BB859-6836-4AA6-90C8-611CF207D93E}"/>
      </w:docPartPr>
      <w:docPartBody>
        <w:p w:rsidR="00164CF4" w:rsidRDefault="00A84C89">
          <w:pPr>
            <w:pStyle w:val="9120850571E64050A750D10780DC2221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ECEDA05997D14DB580F3135ECDC36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03766-FD15-4E8F-B68D-5FD4F131A996}"/>
      </w:docPartPr>
      <w:docPartBody>
        <w:p w:rsidR="00164CF4" w:rsidRDefault="00A84C89">
          <w:pPr>
            <w:pStyle w:val="ECEDA05997D14DB580F3135ECDC360B3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BB7262ED77844113B7DC2F7B7C01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739B8-67C6-4302-A8F5-330CF3A92D16}"/>
      </w:docPartPr>
      <w:docPartBody>
        <w:p w:rsidR="00164CF4" w:rsidRDefault="00A84C89">
          <w:pPr>
            <w:pStyle w:val="BB7262ED77844113B7DC2F7B7C01C80E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130F2D1E996547C0A3F6986762B9D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06B4D-4E47-466E-8291-A69D4F778048}"/>
      </w:docPartPr>
      <w:docPartBody>
        <w:p w:rsidR="00164CF4" w:rsidRDefault="00A84C89">
          <w:pPr>
            <w:pStyle w:val="130F2D1E996547C0A3F6986762B9D8F9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463A0FC6E4E84F398A67D10FA9491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1358A-C3AC-43CE-8353-2FEC184E74CF}"/>
      </w:docPartPr>
      <w:docPartBody>
        <w:p w:rsidR="00164CF4" w:rsidRDefault="00A84C89">
          <w:pPr>
            <w:pStyle w:val="463A0FC6E4E84F398A67D10FA9491F00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F17ADEA8FA75407BBC88BED90E9E9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44A56-AC82-4270-9771-A471B1DD9B49}"/>
      </w:docPartPr>
      <w:docPartBody>
        <w:p w:rsidR="00164CF4" w:rsidRDefault="00A84C89">
          <w:pPr>
            <w:pStyle w:val="F17ADEA8FA75407BBC88BED90E9E9B04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AE63414447BD493392651081E9479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5353D-6299-408F-B335-8A175B47240D}"/>
      </w:docPartPr>
      <w:docPartBody>
        <w:p w:rsidR="00164CF4" w:rsidRDefault="00A84C89">
          <w:pPr>
            <w:pStyle w:val="AE63414447BD493392651081E9479174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49633EA33CC4425BB8C5B31CB849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9009E-F024-428C-B1C8-8FFF15075111}"/>
      </w:docPartPr>
      <w:docPartBody>
        <w:p w:rsidR="00164CF4" w:rsidRDefault="00A84C89">
          <w:pPr>
            <w:pStyle w:val="49633EA33CC4425BB8C5B31CB8499444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BF9ED89187E04175BEE020A9625E9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BB912-6CC2-4BAD-AA19-7DCB349647FA}"/>
      </w:docPartPr>
      <w:docPartBody>
        <w:p w:rsidR="00164CF4" w:rsidRDefault="00A84C89">
          <w:pPr>
            <w:pStyle w:val="BF9ED89187E04175BEE020A9625E92BE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2CCC5ED8E0B146F5992D6F1BDD593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7EF57-2346-41A7-B926-3FA365D4D277}"/>
      </w:docPartPr>
      <w:docPartBody>
        <w:p w:rsidR="00164CF4" w:rsidRDefault="00A84C89">
          <w:pPr>
            <w:pStyle w:val="2CCC5ED8E0B146F5992D6F1BDD59372B"/>
          </w:pPr>
          <w:r w:rsidRPr="00253912">
            <w:rPr>
              <w:rStyle w:val="PlaceholderText"/>
              <w:sz w:val="20"/>
              <w:szCs w:val="20"/>
            </w:rPr>
            <w:t>Click here</w:t>
          </w:r>
          <w:r>
            <w:rPr>
              <w:rStyle w:val="PlaceholderText"/>
              <w:sz w:val="20"/>
              <w:szCs w:val="20"/>
            </w:rPr>
            <w:t xml:space="preserve"> to enter text</w:t>
          </w:r>
        </w:p>
      </w:docPartBody>
    </w:docPart>
    <w:docPart>
      <w:docPartPr>
        <w:name w:val="9DF846BBF01C4A6A920D72922049F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C1354-0503-4D9C-97C6-3CE4C86EC093}"/>
      </w:docPartPr>
      <w:docPartBody>
        <w:p w:rsidR="00164CF4" w:rsidRDefault="00A84C89">
          <w:pPr>
            <w:pStyle w:val="9DF846BBF01C4A6A920D72922049FF54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6312BFBED6864B519E291863CCA9C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C1BB9-55E2-42F4-8989-62C194939FA3}"/>
      </w:docPartPr>
      <w:docPartBody>
        <w:p w:rsidR="00164CF4" w:rsidRDefault="00A84C89">
          <w:pPr>
            <w:pStyle w:val="6312BFBED6864B519E291863CCA9C508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F42D40646C954E4792D1E0B561A72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BFAF-A01B-4B91-8E0E-CA8187179A4C}"/>
      </w:docPartPr>
      <w:docPartBody>
        <w:p w:rsidR="00164CF4" w:rsidRDefault="00A84C89">
          <w:pPr>
            <w:pStyle w:val="F42D40646C954E4792D1E0B561A72E3D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B2655BBF3E3D42CB8F8D9299F6C77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0CA8E-128E-4630-87D5-EA7AE16C95BE}"/>
      </w:docPartPr>
      <w:docPartBody>
        <w:p w:rsidR="00164CF4" w:rsidRDefault="00A84C89">
          <w:pPr>
            <w:pStyle w:val="B2655BBF3E3D42CB8F8D9299F6C77CD7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235E35A0C19C41E59DA3EFA9168EA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585FA-D565-4FEE-901C-9F90DC232EC6}"/>
      </w:docPartPr>
      <w:docPartBody>
        <w:p w:rsidR="00164CF4" w:rsidRDefault="00A84C89">
          <w:pPr>
            <w:pStyle w:val="235E35A0C19C41E59DA3EFA9168EA52B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5C6B9A2ED529445CA27FCBCD30F62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8DB4D-21F7-4E29-9507-9A94BE3E4F4D}"/>
      </w:docPartPr>
      <w:docPartBody>
        <w:p w:rsidR="00164CF4" w:rsidRDefault="00A84C89">
          <w:pPr>
            <w:pStyle w:val="5C6B9A2ED529445CA27FCBCD30F6252A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241F61A36628451BBCBA31BBF8E16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3BB99-F401-4F2A-A01A-EF610272CCE1}"/>
      </w:docPartPr>
      <w:docPartBody>
        <w:p w:rsidR="00164CF4" w:rsidRDefault="00A84C89">
          <w:pPr>
            <w:pStyle w:val="241F61A36628451BBCBA31BBF8E16A45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D815249727214E9A9E3E86EB99505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EA29A-7631-4249-A9C6-4762F132415C}"/>
      </w:docPartPr>
      <w:docPartBody>
        <w:p w:rsidR="00164CF4" w:rsidRDefault="00A84C89">
          <w:pPr>
            <w:pStyle w:val="D815249727214E9A9E3E86EB99505069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F3E98C0373354C2C924E10BB4D30E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68402-E2E8-4C12-9CDC-EDB6E620DC74}"/>
      </w:docPartPr>
      <w:docPartBody>
        <w:p w:rsidR="00164CF4" w:rsidRDefault="00A84C89">
          <w:pPr>
            <w:pStyle w:val="F3E98C0373354C2C924E10BB4D30ED74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638E582F76254D4F8F8E3696A6A20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D7F94-008B-459C-B03E-F2E1A0F2CF3C}"/>
      </w:docPartPr>
      <w:docPartBody>
        <w:p w:rsidR="00164CF4" w:rsidRDefault="00A84C89">
          <w:pPr>
            <w:pStyle w:val="638E582F76254D4F8F8E3696A6A20E9C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058F3A011DED4337B13B5F695B386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7138D-0FF3-4580-882C-1649A9D0C9CD}"/>
      </w:docPartPr>
      <w:docPartBody>
        <w:p w:rsidR="00164CF4" w:rsidRDefault="00A84C89">
          <w:pPr>
            <w:pStyle w:val="058F3A011DED4337B13B5F695B386CC6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D51E1F81F9F9471FAF0F2C44BAAA7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683A1-2154-4EB6-B5A2-98A4E618C623}"/>
      </w:docPartPr>
      <w:docPartBody>
        <w:p w:rsidR="00164CF4" w:rsidRDefault="00A84C89">
          <w:pPr>
            <w:pStyle w:val="D51E1F81F9F9471FAF0F2C44BAAA7565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91D0D1FF6B0F4E8BAE03D9B827FCA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5ABD8-6A3B-4032-B5F5-70700BDB7AFB}"/>
      </w:docPartPr>
      <w:docPartBody>
        <w:p w:rsidR="00164CF4" w:rsidRDefault="00A84C89">
          <w:pPr>
            <w:pStyle w:val="91D0D1FF6B0F4E8BAE03D9B827FCA84F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5FA1A334C07242CAB3AB88A5E1F57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51686-D584-4F6D-A304-DC47F0E2AE60}"/>
      </w:docPartPr>
      <w:docPartBody>
        <w:p w:rsidR="00164CF4" w:rsidRDefault="00A84C89">
          <w:pPr>
            <w:pStyle w:val="5FA1A334C07242CAB3AB88A5E1F57796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75DED3F9F2B1487F8C0211F758C5B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E9C9-3A83-4371-BE6C-B72FE82F7845}"/>
      </w:docPartPr>
      <w:docPartBody>
        <w:p w:rsidR="00164CF4" w:rsidRDefault="00A84C89">
          <w:pPr>
            <w:pStyle w:val="75DED3F9F2B1487F8C0211F758C5B652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1BCF660CE3BD4B6099C4C57DFAE2F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90983-EA6E-448B-8616-54F56411DFA7}"/>
      </w:docPartPr>
      <w:docPartBody>
        <w:p w:rsidR="00164CF4" w:rsidRDefault="00A84C89">
          <w:pPr>
            <w:pStyle w:val="1BCF660CE3BD4B6099C4C57DFAE2FA2F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A0C303FE96DA4E7381DD65D4230BF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6D2B2-B071-4027-9E6D-D58F0B598E6B}"/>
      </w:docPartPr>
      <w:docPartBody>
        <w:p w:rsidR="00164CF4" w:rsidRDefault="00A84C89">
          <w:pPr>
            <w:pStyle w:val="A0C303FE96DA4E7381DD65D4230BFCA3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9EAAFCDE6EA540088866E3F870A18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1E11D-578A-4881-946C-B5764287C6CF}"/>
      </w:docPartPr>
      <w:docPartBody>
        <w:p w:rsidR="00164CF4" w:rsidRDefault="00A84C89">
          <w:pPr>
            <w:pStyle w:val="9EAAFCDE6EA540088866E3F870A189A5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E5A0E87D82114299A5DFE9C3C2B74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82436-5EFE-4264-8239-FC0AE3745C51}"/>
      </w:docPartPr>
      <w:docPartBody>
        <w:p w:rsidR="00164CF4" w:rsidRDefault="00A84C89">
          <w:pPr>
            <w:pStyle w:val="E5A0E87D82114299A5DFE9C3C2B74DDD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DDA872D8C8944A7593C74E41EC8B4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7F0DE-E900-4E3E-B03E-3B0E1BE39086}"/>
      </w:docPartPr>
      <w:docPartBody>
        <w:p w:rsidR="00164CF4" w:rsidRDefault="00A84C89">
          <w:pPr>
            <w:pStyle w:val="DDA872D8C8944A7593C74E41EC8B4FD2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77371D5882D84846A7D7F23A3DD52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33774-6886-48B2-B061-ECD2B244A800}"/>
      </w:docPartPr>
      <w:docPartBody>
        <w:p w:rsidR="00164CF4" w:rsidRDefault="00A84C89">
          <w:pPr>
            <w:pStyle w:val="77371D5882D84846A7D7F23A3DD52604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8101DE735A694AA6B27F05DE0FF20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E8FC7-7C84-48A2-94CA-956A22D11C5C}"/>
      </w:docPartPr>
      <w:docPartBody>
        <w:p w:rsidR="00164CF4" w:rsidRDefault="00A84C89">
          <w:pPr>
            <w:pStyle w:val="8101DE735A694AA6B27F05DE0FF20843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8E7185D94B82455AAD383CA2E9490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7130A-6226-42FC-806F-701DBC265B8E}"/>
      </w:docPartPr>
      <w:docPartBody>
        <w:p w:rsidR="00164CF4" w:rsidRDefault="00A84C89">
          <w:pPr>
            <w:pStyle w:val="8E7185D94B82455AAD383CA2E94909CD"/>
          </w:pPr>
          <w:r w:rsidRPr="00253912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5CAAE4F6A528423FBC57DD7D09E40F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1BF0E-AADD-498E-9876-DA18A8E1D6F5}"/>
      </w:docPartPr>
      <w:docPartBody>
        <w:p w:rsidR="00164CF4" w:rsidRDefault="00A84C89">
          <w:pPr>
            <w:pStyle w:val="5CAAE4F6A528423FBC57DD7D09E40F7A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F0FE2D3FE8E9449FB043C577EA781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483F6-5F93-48F5-AB88-EF0C85CABDED}"/>
      </w:docPartPr>
      <w:docPartBody>
        <w:p w:rsidR="00164CF4" w:rsidRDefault="00A84C89">
          <w:pPr>
            <w:pStyle w:val="F0FE2D3FE8E9449FB043C577EA781A0C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D440CB3C86494769BBF22294A6A2D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29516-9496-4B83-B3C3-C0907C2BB4EC}"/>
      </w:docPartPr>
      <w:docPartBody>
        <w:p w:rsidR="00164CF4" w:rsidRDefault="00A84C89">
          <w:pPr>
            <w:pStyle w:val="D440CB3C86494769BBF22294A6A2DE3D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2A00ABC179C24337A972417622CFA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1F919-C987-456C-9675-B6E312B6CEFD}"/>
      </w:docPartPr>
      <w:docPartBody>
        <w:p w:rsidR="00164CF4" w:rsidRDefault="00A84C89">
          <w:pPr>
            <w:pStyle w:val="2A00ABC179C24337A972417622CFA9A4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14C0C9BEE23E4C8D96F81B85737CB7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6B1BA-4192-405C-9804-BF45CAD87F3D}"/>
      </w:docPartPr>
      <w:docPartBody>
        <w:p w:rsidR="00164CF4" w:rsidRDefault="00A84C89">
          <w:pPr>
            <w:pStyle w:val="14C0C9BEE23E4C8D96F81B85737CB72E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EA35197DCFD745A5A4BBF1B5EE58A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6CEAE-D637-4FCC-AD20-9AB2D4843C1A}"/>
      </w:docPartPr>
      <w:docPartBody>
        <w:p w:rsidR="00164CF4" w:rsidRDefault="00A84C89">
          <w:pPr>
            <w:pStyle w:val="EA35197DCFD745A5A4BBF1B5EE58A27C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4AB5BB66042A4E0C91A63772BD5DF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CB413-6750-41E7-83AD-ACD39663373E}"/>
      </w:docPartPr>
      <w:docPartBody>
        <w:p w:rsidR="00164CF4" w:rsidRDefault="00A84C89">
          <w:pPr>
            <w:pStyle w:val="4AB5BB66042A4E0C91A63772BD5DF5C7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CDCBE5E8509A46E9A5F76827E6CD8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9A1D8-D427-4D4B-A807-0742AC7E9A44}"/>
      </w:docPartPr>
      <w:docPartBody>
        <w:p w:rsidR="00164CF4" w:rsidRDefault="00A84C89">
          <w:pPr>
            <w:pStyle w:val="CDCBE5E8509A46E9A5F76827E6CD882F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  <w:docPart>
      <w:docPartPr>
        <w:name w:val="5A20BBA24F964CD29FC876928595B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E1FEE-75BC-4E1C-B684-467A1C31F856}"/>
      </w:docPartPr>
      <w:docPartBody>
        <w:p w:rsidR="00164CF4" w:rsidRDefault="00A84C89">
          <w:pPr>
            <w:pStyle w:val="5A20BBA24F964CD29FC876928595BE98"/>
          </w:pPr>
          <w:r w:rsidRPr="0065435E">
            <w:rPr>
              <w:rStyle w:val="PlaceholderText"/>
            </w:rPr>
            <w:t>Click here to enter text.</w:t>
          </w:r>
        </w:p>
      </w:docPartBody>
    </w:docPart>
    <w:docPart>
      <w:docPartPr>
        <w:name w:val="BFC5621A37DE4EA798BD63E25BFE0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487EF-163C-48EC-949C-09D2B87FC264}"/>
      </w:docPartPr>
      <w:docPartBody>
        <w:p w:rsidR="00164CF4" w:rsidRDefault="00A84C89">
          <w:pPr>
            <w:pStyle w:val="BFC5621A37DE4EA798BD63E25BFE0DC9"/>
          </w:pPr>
          <w:r>
            <w:rPr>
              <w:rStyle w:val="PlaceholderText"/>
              <w:sz w:val="20"/>
              <w:szCs w:val="20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mataBQ-Light">
    <w:panose1 w:val="02000503040000020004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89"/>
    <w:rsid w:val="00164CF4"/>
    <w:rsid w:val="00A8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E399495B26549368EA755647B58EA9B">
    <w:name w:val="DE399495B26549368EA755647B58EA9B"/>
  </w:style>
  <w:style w:type="paragraph" w:customStyle="1" w:styleId="5FF2ADE5F27F47D8BA69D17C6FBF8A46">
    <w:name w:val="5FF2ADE5F27F47D8BA69D17C6FBF8A46"/>
  </w:style>
  <w:style w:type="paragraph" w:customStyle="1" w:styleId="FD664659243341B88BA215A27605B634">
    <w:name w:val="FD664659243341B88BA215A27605B634"/>
  </w:style>
  <w:style w:type="paragraph" w:customStyle="1" w:styleId="67FE268E2A0742C1821C838F3DCFB5F5">
    <w:name w:val="67FE268E2A0742C1821C838F3DCFB5F5"/>
  </w:style>
  <w:style w:type="paragraph" w:customStyle="1" w:styleId="38B7667E4121462193FEE896E30EA44E">
    <w:name w:val="38B7667E4121462193FEE896E30EA44E"/>
  </w:style>
  <w:style w:type="paragraph" w:customStyle="1" w:styleId="8EB20C35F08D47FCBACB17F779DD7731">
    <w:name w:val="8EB20C35F08D47FCBACB17F779DD7731"/>
  </w:style>
  <w:style w:type="paragraph" w:customStyle="1" w:styleId="7610DF4BE43F4A2BA6FC908A154C67AF">
    <w:name w:val="7610DF4BE43F4A2BA6FC908A154C67AF"/>
  </w:style>
  <w:style w:type="paragraph" w:customStyle="1" w:styleId="E8112C887ED64228BFDCD8D80C69F0DD">
    <w:name w:val="E8112C887ED64228BFDCD8D80C69F0DD"/>
  </w:style>
  <w:style w:type="paragraph" w:customStyle="1" w:styleId="062959A2A4404A598C93A19EDB59D36C">
    <w:name w:val="062959A2A4404A598C93A19EDB59D36C"/>
  </w:style>
  <w:style w:type="paragraph" w:customStyle="1" w:styleId="81763D84C6374A4EBA5DC542AB9E00CC">
    <w:name w:val="81763D84C6374A4EBA5DC542AB9E00CC"/>
  </w:style>
  <w:style w:type="paragraph" w:customStyle="1" w:styleId="9120850571E64050A750D10780DC2221">
    <w:name w:val="9120850571E64050A750D10780DC2221"/>
  </w:style>
  <w:style w:type="paragraph" w:customStyle="1" w:styleId="ECEDA05997D14DB580F3135ECDC360B3">
    <w:name w:val="ECEDA05997D14DB580F3135ECDC360B3"/>
  </w:style>
  <w:style w:type="paragraph" w:customStyle="1" w:styleId="BB7262ED77844113B7DC2F7B7C01C80E">
    <w:name w:val="BB7262ED77844113B7DC2F7B7C01C80E"/>
  </w:style>
  <w:style w:type="paragraph" w:customStyle="1" w:styleId="130F2D1E996547C0A3F6986762B9D8F9">
    <w:name w:val="130F2D1E996547C0A3F6986762B9D8F9"/>
  </w:style>
  <w:style w:type="paragraph" w:customStyle="1" w:styleId="463A0FC6E4E84F398A67D10FA9491F00">
    <w:name w:val="463A0FC6E4E84F398A67D10FA9491F00"/>
  </w:style>
  <w:style w:type="paragraph" w:customStyle="1" w:styleId="F17ADEA8FA75407BBC88BED90E9E9B04">
    <w:name w:val="F17ADEA8FA75407BBC88BED90E9E9B04"/>
  </w:style>
  <w:style w:type="paragraph" w:customStyle="1" w:styleId="AE63414447BD493392651081E9479174">
    <w:name w:val="AE63414447BD493392651081E9479174"/>
  </w:style>
  <w:style w:type="paragraph" w:customStyle="1" w:styleId="49633EA33CC4425BB8C5B31CB8499444">
    <w:name w:val="49633EA33CC4425BB8C5B31CB8499444"/>
  </w:style>
  <w:style w:type="paragraph" w:customStyle="1" w:styleId="BF9ED89187E04175BEE020A9625E92BE">
    <w:name w:val="BF9ED89187E04175BEE020A9625E92BE"/>
  </w:style>
  <w:style w:type="paragraph" w:customStyle="1" w:styleId="2CCC5ED8E0B146F5992D6F1BDD59372B">
    <w:name w:val="2CCC5ED8E0B146F5992D6F1BDD59372B"/>
  </w:style>
  <w:style w:type="paragraph" w:customStyle="1" w:styleId="9DF846BBF01C4A6A920D72922049FF54">
    <w:name w:val="9DF846BBF01C4A6A920D72922049FF54"/>
  </w:style>
  <w:style w:type="paragraph" w:customStyle="1" w:styleId="6312BFBED6864B519E291863CCA9C508">
    <w:name w:val="6312BFBED6864B519E291863CCA9C508"/>
  </w:style>
  <w:style w:type="paragraph" w:customStyle="1" w:styleId="F42D40646C954E4792D1E0B561A72E3D">
    <w:name w:val="F42D40646C954E4792D1E0B561A72E3D"/>
  </w:style>
  <w:style w:type="paragraph" w:customStyle="1" w:styleId="B2655BBF3E3D42CB8F8D9299F6C77CD7">
    <w:name w:val="B2655BBF3E3D42CB8F8D9299F6C77CD7"/>
  </w:style>
  <w:style w:type="paragraph" w:customStyle="1" w:styleId="235E35A0C19C41E59DA3EFA9168EA52B">
    <w:name w:val="235E35A0C19C41E59DA3EFA9168EA52B"/>
  </w:style>
  <w:style w:type="paragraph" w:customStyle="1" w:styleId="5C6B9A2ED529445CA27FCBCD30F6252A">
    <w:name w:val="5C6B9A2ED529445CA27FCBCD30F6252A"/>
  </w:style>
  <w:style w:type="paragraph" w:customStyle="1" w:styleId="241F61A36628451BBCBA31BBF8E16A45">
    <w:name w:val="241F61A36628451BBCBA31BBF8E16A45"/>
  </w:style>
  <w:style w:type="paragraph" w:customStyle="1" w:styleId="D815249727214E9A9E3E86EB99505069">
    <w:name w:val="D815249727214E9A9E3E86EB99505069"/>
  </w:style>
  <w:style w:type="paragraph" w:customStyle="1" w:styleId="F3E98C0373354C2C924E10BB4D30ED74">
    <w:name w:val="F3E98C0373354C2C924E10BB4D30ED74"/>
  </w:style>
  <w:style w:type="paragraph" w:customStyle="1" w:styleId="638E582F76254D4F8F8E3696A6A20E9C">
    <w:name w:val="638E582F76254D4F8F8E3696A6A20E9C"/>
  </w:style>
  <w:style w:type="paragraph" w:customStyle="1" w:styleId="058F3A011DED4337B13B5F695B386CC6">
    <w:name w:val="058F3A011DED4337B13B5F695B386CC6"/>
  </w:style>
  <w:style w:type="paragraph" w:customStyle="1" w:styleId="D51E1F81F9F9471FAF0F2C44BAAA7565">
    <w:name w:val="D51E1F81F9F9471FAF0F2C44BAAA7565"/>
  </w:style>
  <w:style w:type="paragraph" w:customStyle="1" w:styleId="91D0D1FF6B0F4E8BAE03D9B827FCA84F">
    <w:name w:val="91D0D1FF6B0F4E8BAE03D9B827FCA84F"/>
  </w:style>
  <w:style w:type="paragraph" w:customStyle="1" w:styleId="5FA1A334C07242CAB3AB88A5E1F57796">
    <w:name w:val="5FA1A334C07242CAB3AB88A5E1F57796"/>
  </w:style>
  <w:style w:type="paragraph" w:customStyle="1" w:styleId="75DED3F9F2B1487F8C0211F758C5B652">
    <w:name w:val="75DED3F9F2B1487F8C0211F758C5B652"/>
  </w:style>
  <w:style w:type="paragraph" w:customStyle="1" w:styleId="1BCF660CE3BD4B6099C4C57DFAE2FA2F">
    <w:name w:val="1BCF660CE3BD4B6099C4C57DFAE2FA2F"/>
  </w:style>
  <w:style w:type="paragraph" w:customStyle="1" w:styleId="A0C303FE96DA4E7381DD65D4230BFCA3">
    <w:name w:val="A0C303FE96DA4E7381DD65D4230BFCA3"/>
  </w:style>
  <w:style w:type="paragraph" w:customStyle="1" w:styleId="9EAAFCDE6EA540088866E3F870A189A5">
    <w:name w:val="9EAAFCDE6EA540088866E3F870A189A5"/>
  </w:style>
  <w:style w:type="paragraph" w:customStyle="1" w:styleId="E5A0E87D82114299A5DFE9C3C2B74DDD">
    <w:name w:val="E5A0E87D82114299A5DFE9C3C2B74DDD"/>
  </w:style>
  <w:style w:type="paragraph" w:customStyle="1" w:styleId="DDA872D8C8944A7593C74E41EC8B4FD2">
    <w:name w:val="DDA872D8C8944A7593C74E41EC8B4FD2"/>
  </w:style>
  <w:style w:type="paragraph" w:customStyle="1" w:styleId="77371D5882D84846A7D7F23A3DD52604">
    <w:name w:val="77371D5882D84846A7D7F23A3DD52604"/>
  </w:style>
  <w:style w:type="paragraph" w:customStyle="1" w:styleId="8101DE735A694AA6B27F05DE0FF20843">
    <w:name w:val="8101DE735A694AA6B27F05DE0FF20843"/>
  </w:style>
  <w:style w:type="paragraph" w:customStyle="1" w:styleId="8E7185D94B82455AAD383CA2E94909CD">
    <w:name w:val="8E7185D94B82455AAD383CA2E94909CD"/>
  </w:style>
  <w:style w:type="paragraph" w:customStyle="1" w:styleId="5CAAE4F6A528423FBC57DD7D09E40F7A">
    <w:name w:val="5CAAE4F6A528423FBC57DD7D09E40F7A"/>
  </w:style>
  <w:style w:type="paragraph" w:customStyle="1" w:styleId="F0FE2D3FE8E9449FB043C577EA781A0C">
    <w:name w:val="F0FE2D3FE8E9449FB043C577EA781A0C"/>
  </w:style>
  <w:style w:type="paragraph" w:customStyle="1" w:styleId="D440CB3C86494769BBF22294A6A2DE3D">
    <w:name w:val="D440CB3C86494769BBF22294A6A2DE3D"/>
  </w:style>
  <w:style w:type="paragraph" w:customStyle="1" w:styleId="2A00ABC179C24337A972417622CFA9A4">
    <w:name w:val="2A00ABC179C24337A972417622CFA9A4"/>
  </w:style>
  <w:style w:type="paragraph" w:customStyle="1" w:styleId="14C0C9BEE23E4C8D96F81B85737CB72E">
    <w:name w:val="14C0C9BEE23E4C8D96F81B85737CB72E"/>
  </w:style>
  <w:style w:type="paragraph" w:customStyle="1" w:styleId="EA35197DCFD745A5A4BBF1B5EE58A27C">
    <w:name w:val="EA35197DCFD745A5A4BBF1B5EE58A27C"/>
  </w:style>
  <w:style w:type="paragraph" w:customStyle="1" w:styleId="4AB5BB66042A4E0C91A63772BD5DF5C7">
    <w:name w:val="4AB5BB66042A4E0C91A63772BD5DF5C7"/>
  </w:style>
  <w:style w:type="paragraph" w:customStyle="1" w:styleId="CDCBE5E8509A46E9A5F76827E6CD882F">
    <w:name w:val="CDCBE5E8509A46E9A5F76827E6CD882F"/>
  </w:style>
  <w:style w:type="paragraph" w:customStyle="1" w:styleId="5A20BBA24F964CD29FC876928595BE98">
    <w:name w:val="5A20BBA24F964CD29FC876928595BE98"/>
  </w:style>
  <w:style w:type="paragraph" w:customStyle="1" w:styleId="BFC5621A37DE4EA798BD63E25BFE0DC9">
    <w:name w:val="BFC5621A37DE4EA798BD63E25BFE0D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8425EDFA0EB4A9DF992E55B8F63ED" ma:contentTypeVersion="1" ma:contentTypeDescription="Create a new document." ma:contentTypeScope="" ma:versionID="a228d7227a360cca18ac4b2d654bc30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D4206-B0F3-4912-A85C-0FDBFCA35D3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DD583B-2AA9-4D4B-AA1C-84DE64C83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7A400-590F-4916-A97A-346A99DE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AO_Officer_application_form.dotx</Template>
  <TotalTime>0</TotalTime>
  <Pages>3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 Foundation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cstark</dc:creator>
  <cp:lastModifiedBy>Tom Boon</cp:lastModifiedBy>
  <cp:revision>2</cp:revision>
  <cp:lastPrinted>2016-05-19T08:37:00Z</cp:lastPrinted>
  <dcterms:created xsi:type="dcterms:W3CDTF">2020-02-12T10:11:00Z</dcterms:created>
  <dcterms:modified xsi:type="dcterms:W3CDTF">2020-02-12T10:11:00Z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0x0101007788425EDFA0EB4A9DF992E55B8F63ED</vt:lpwstr>
  </property>
</Properties>
</file>